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91D4F" w14:textId="7AF9269C" w:rsidR="007F3591" w:rsidRPr="006C3EEB" w:rsidRDefault="007F3591" w:rsidP="00296DA3">
      <w:pPr>
        <w:ind w:left="5670"/>
        <w:rPr>
          <w:noProof/>
          <w:sz w:val="28"/>
          <w:szCs w:val="28"/>
        </w:rPr>
      </w:pPr>
      <w:r w:rsidRPr="006C3EEB">
        <w:rPr>
          <w:sz w:val="28"/>
          <w:szCs w:val="28"/>
        </w:rPr>
        <w:t>Приложение № 1</w:t>
      </w:r>
      <w:r w:rsidRPr="006C3EEB">
        <w:rPr>
          <w:noProof/>
          <w:sz w:val="28"/>
          <w:szCs w:val="28"/>
        </w:rPr>
        <w:t xml:space="preserve"> к постановлению администрации города Благовещенска </w:t>
      </w:r>
    </w:p>
    <w:p w14:paraId="0EA627B5" w14:textId="6B984D2A" w:rsidR="007F3591" w:rsidRPr="006C3EEB" w:rsidRDefault="00296DA3" w:rsidP="007F3591">
      <w:pPr>
        <w:ind w:left="5670"/>
        <w:rPr>
          <w:noProof/>
          <w:sz w:val="28"/>
          <w:szCs w:val="28"/>
        </w:rPr>
      </w:pPr>
      <w:r>
        <w:rPr>
          <w:sz w:val="28"/>
          <w:szCs w:val="28"/>
        </w:rPr>
        <w:t>о</w:t>
      </w:r>
      <w:r w:rsidR="007F3591" w:rsidRPr="006C3EEB">
        <w:rPr>
          <w:sz w:val="28"/>
          <w:szCs w:val="28"/>
        </w:rPr>
        <w:t>т</w:t>
      </w:r>
      <w:r>
        <w:rPr>
          <w:sz w:val="28"/>
          <w:szCs w:val="28"/>
        </w:rPr>
        <w:t xml:space="preserve"> 01.04.2026</w:t>
      </w:r>
      <w:r w:rsidR="007F3591" w:rsidRPr="006C3EEB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1544</w:t>
      </w:r>
      <w:r w:rsidR="007F3591" w:rsidRPr="006C3EEB">
        <w:rPr>
          <w:sz w:val="28"/>
          <w:szCs w:val="28"/>
        </w:rPr>
        <w:t xml:space="preserve"> </w:t>
      </w:r>
    </w:p>
    <w:p w14:paraId="174E1396" w14:textId="77777777" w:rsidR="007F3591" w:rsidRPr="006C3EEB" w:rsidRDefault="007F3591" w:rsidP="007F3591">
      <w:pPr>
        <w:jc w:val="center"/>
        <w:rPr>
          <w:b/>
          <w:noProof/>
          <w:sz w:val="28"/>
          <w:szCs w:val="28"/>
        </w:rPr>
      </w:pPr>
    </w:p>
    <w:p w14:paraId="29522A40" w14:textId="77777777" w:rsidR="007F3591" w:rsidRDefault="007F3591" w:rsidP="007F3591">
      <w:pPr>
        <w:tabs>
          <w:tab w:val="center" w:pos="4843"/>
        </w:tabs>
        <w:jc w:val="right"/>
      </w:pPr>
    </w:p>
    <w:p w14:paraId="502B9B09" w14:textId="77777777" w:rsidR="007F3591" w:rsidRDefault="007F3591" w:rsidP="007F3591">
      <w:pPr>
        <w:tabs>
          <w:tab w:val="left" w:pos="240"/>
          <w:tab w:val="center" w:pos="4843"/>
        </w:tabs>
        <w:jc w:val="center"/>
        <w:rPr>
          <w:b/>
          <w:sz w:val="28"/>
          <w:szCs w:val="28"/>
        </w:rPr>
      </w:pPr>
      <w:r w:rsidRPr="00085416">
        <w:rPr>
          <w:b/>
          <w:sz w:val="28"/>
          <w:szCs w:val="28"/>
        </w:rPr>
        <w:t>Схема расположения границ публичного сервитута на кадастровом плане территории</w:t>
      </w:r>
    </w:p>
    <w:p w14:paraId="42428A02" w14:textId="77777777" w:rsidR="00AC6226" w:rsidRDefault="00AC6226" w:rsidP="00995224">
      <w:pPr>
        <w:tabs>
          <w:tab w:val="left" w:pos="0"/>
          <w:tab w:val="center" w:pos="4843"/>
        </w:tabs>
      </w:pPr>
    </w:p>
    <w:p w14:paraId="0DB53550" w14:textId="77777777" w:rsidR="001F54EB" w:rsidRDefault="00AC6226" w:rsidP="00B951AE">
      <w:pPr>
        <w:tabs>
          <w:tab w:val="left" w:pos="0"/>
          <w:tab w:val="center" w:pos="4843"/>
        </w:tabs>
      </w:pPr>
      <w:r w:rsidRPr="00BD75CA">
        <w:tab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4134"/>
        <w:gridCol w:w="2812"/>
        <w:gridCol w:w="2140"/>
      </w:tblGrid>
      <w:tr w:rsidR="00B951AE" w14:paraId="245F744A" w14:textId="77777777" w:rsidTr="00464055">
        <w:trPr>
          <w:trHeight w:val="703"/>
        </w:trPr>
        <w:tc>
          <w:tcPr>
            <w:tcW w:w="817" w:type="dxa"/>
          </w:tcPr>
          <w:p w14:paraId="7BCAF595" w14:textId="77777777" w:rsidR="00B951AE" w:rsidRPr="005410C0" w:rsidRDefault="00B951AE" w:rsidP="00B951AE">
            <w:pPr>
              <w:tabs>
                <w:tab w:val="left" w:pos="240"/>
                <w:tab w:val="center" w:pos="4843"/>
              </w:tabs>
              <w:jc w:val="center"/>
              <w:rPr>
                <w:b/>
              </w:rPr>
            </w:pPr>
            <w:r w:rsidRPr="005410C0">
              <w:rPr>
                <w:b/>
              </w:rPr>
              <w:t>№п/п</w:t>
            </w:r>
          </w:p>
        </w:tc>
        <w:tc>
          <w:tcPr>
            <w:tcW w:w="4134" w:type="dxa"/>
          </w:tcPr>
          <w:p w14:paraId="343C45D2" w14:textId="77777777" w:rsidR="00B951AE" w:rsidRPr="005410C0" w:rsidRDefault="00B951AE" w:rsidP="00B951AE">
            <w:pPr>
              <w:tabs>
                <w:tab w:val="left" w:pos="240"/>
                <w:tab w:val="center" w:pos="4843"/>
              </w:tabs>
              <w:jc w:val="center"/>
              <w:rPr>
                <w:b/>
              </w:rPr>
            </w:pPr>
            <w:r w:rsidRPr="005410C0">
              <w:rPr>
                <w:b/>
              </w:rPr>
              <w:t>Характеристики объекта и земельного участка</w:t>
            </w:r>
          </w:p>
        </w:tc>
        <w:tc>
          <w:tcPr>
            <w:tcW w:w="2812" w:type="dxa"/>
          </w:tcPr>
          <w:p w14:paraId="074F6A53" w14:textId="77777777" w:rsidR="00B951AE" w:rsidRPr="005410C0" w:rsidRDefault="00B951AE" w:rsidP="00B951AE">
            <w:pPr>
              <w:tabs>
                <w:tab w:val="left" w:pos="240"/>
                <w:tab w:val="center" w:pos="4843"/>
              </w:tabs>
              <w:jc w:val="center"/>
              <w:rPr>
                <w:b/>
              </w:rPr>
            </w:pPr>
            <w:r w:rsidRPr="005410C0">
              <w:rPr>
                <w:b/>
              </w:rPr>
              <w:t>Объект расположен в пределах земельного участка</w:t>
            </w:r>
          </w:p>
        </w:tc>
        <w:tc>
          <w:tcPr>
            <w:tcW w:w="2140" w:type="dxa"/>
          </w:tcPr>
          <w:p w14:paraId="0CAEAE40" w14:textId="77777777" w:rsidR="00B951AE" w:rsidRPr="005410C0" w:rsidRDefault="00B951AE" w:rsidP="00B951AE">
            <w:pPr>
              <w:tabs>
                <w:tab w:val="left" w:pos="240"/>
                <w:tab w:val="center" w:pos="4843"/>
              </w:tabs>
              <w:jc w:val="center"/>
              <w:rPr>
                <w:b/>
              </w:rPr>
            </w:pPr>
            <w:r w:rsidRPr="005410C0">
              <w:rPr>
                <w:b/>
              </w:rPr>
              <w:t>Площадь границ сервитута, кв.м.</w:t>
            </w:r>
          </w:p>
        </w:tc>
      </w:tr>
      <w:tr w:rsidR="00B951AE" w14:paraId="236AD4D3" w14:textId="77777777" w:rsidTr="00464055">
        <w:tc>
          <w:tcPr>
            <w:tcW w:w="817" w:type="dxa"/>
            <w:vMerge w:val="restart"/>
          </w:tcPr>
          <w:p w14:paraId="7CFD06B5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11F74711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566E0DA6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570E752A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60B1C09F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1E3770FA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4FF5D8CC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258AE9DF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5D3AC8BB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33339B08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  <w:p w14:paraId="5DCF475D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  <w:r>
              <w:t>1</w:t>
            </w:r>
          </w:p>
        </w:tc>
        <w:tc>
          <w:tcPr>
            <w:tcW w:w="4134" w:type="dxa"/>
            <w:vMerge w:val="restart"/>
          </w:tcPr>
          <w:p w14:paraId="73F1A33B" w14:textId="77777777" w:rsidR="005410C0" w:rsidRDefault="005410C0" w:rsidP="00B951AE">
            <w:pPr>
              <w:tabs>
                <w:tab w:val="left" w:pos="240"/>
                <w:tab w:val="center" w:pos="4843"/>
              </w:tabs>
            </w:pPr>
          </w:p>
          <w:p w14:paraId="18101695" w14:textId="77777777" w:rsidR="005410C0" w:rsidRDefault="005410C0" w:rsidP="00B951AE">
            <w:pPr>
              <w:tabs>
                <w:tab w:val="left" w:pos="240"/>
                <w:tab w:val="center" w:pos="4843"/>
              </w:tabs>
            </w:pPr>
          </w:p>
          <w:p w14:paraId="3C3F0741" w14:textId="77777777" w:rsidR="005410C0" w:rsidRDefault="005410C0" w:rsidP="00B951AE">
            <w:pPr>
              <w:tabs>
                <w:tab w:val="left" w:pos="240"/>
                <w:tab w:val="center" w:pos="4843"/>
              </w:tabs>
            </w:pPr>
          </w:p>
          <w:p w14:paraId="59061A22" w14:textId="77777777" w:rsidR="005410C0" w:rsidRDefault="005410C0" w:rsidP="00B951AE">
            <w:pPr>
              <w:tabs>
                <w:tab w:val="left" w:pos="240"/>
                <w:tab w:val="center" w:pos="4843"/>
              </w:tabs>
            </w:pPr>
          </w:p>
          <w:p w14:paraId="5A257C2B" w14:textId="77777777" w:rsidR="005410C0" w:rsidRDefault="005410C0" w:rsidP="00B951AE">
            <w:pPr>
              <w:tabs>
                <w:tab w:val="left" w:pos="240"/>
                <w:tab w:val="center" w:pos="4843"/>
              </w:tabs>
            </w:pPr>
          </w:p>
          <w:p w14:paraId="6B195416" w14:textId="77777777" w:rsidR="00B951AE" w:rsidRDefault="00B951AE" w:rsidP="00B951AE">
            <w:pPr>
              <w:tabs>
                <w:tab w:val="left" w:pos="240"/>
                <w:tab w:val="center" w:pos="4843"/>
              </w:tabs>
            </w:pPr>
            <w:r>
              <w:t>Категория земель:</w:t>
            </w:r>
          </w:p>
          <w:p w14:paraId="45BBC15C" w14:textId="77777777" w:rsidR="00B951AE" w:rsidRDefault="00B951AE" w:rsidP="00B951AE">
            <w:pPr>
              <w:tabs>
                <w:tab w:val="left" w:pos="240"/>
                <w:tab w:val="center" w:pos="4843"/>
              </w:tabs>
            </w:pPr>
            <w:r>
              <w:t>Земли населенных пунктов</w:t>
            </w:r>
          </w:p>
          <w:p w14:paraId="4EF5B984" w14:textId="445DEFA0" w:rsidR="00B951AE" w:rsidRDefault="00B951AE" w:rsidP="00B951AE">
            <w:pPr>
              <w:tabs>
                <w:tab w:val="left" w:pos="240"/>
                <w:tab w:val="center" w:pos="4843"/>
              </w:tabs>
            </w:pPr>
            <w:r>
              <w:t>Цель установления публичного сервитута: Размещение объектов электросетевого хозяйства</w:t>
            </w:r>
            <w:r w:rsidR="00433F82">
              <w:t xml:space="preserve"> - </w:t>
            </w:r>
            <w:r>
              <w:t>ЛЭП-10/0</w:t>
            </w:r>
            <w:r w:rsidR="00433F82">
              <w:t>,</w:t>
            </w:r>
            <w:r>
              <w:t xml:space="preserve">4 </w:t>
            </w:r>
            <w:proofErr w:type="spellStart"/>
            <w:r>
              <w:t>кВ</w:t>
            </w:r>
            <w:proofErr w:type="spellEnd"/>
            <w:r>
              <w:t xml:space="preserve">, ТП-10/0,4 </w:t>
            </w:r>
            <w:proofErr w:type="spellStart"/>
            <w:r>
              <w:t>кВ</w:t>
            </w:r>
            <w:proofErr w:type="spellEnd"/>
          </w:p>
          <w:p w14:paraId="43DAE7A7" w14:textId="77777777" w:rsidR="00B951AE" w:rsidRDefault="00B951AE" w:rsidP="00B951AE">
            <w:pPr>
              <w:tabs>
                <w:tab w:val="left" w:pos="240"/>
                <w:tab w:val="center" w:pos="4843"/>
              </w:tabs>
            </w:pPr>
            <w:r>
              <w:t>Местоположение:</w:t>
            </w:r>
          </w:p>
          <w:p w14:paraId="3FF5BE52" w14:textId="77777777" w:rsidR="00B951AE" w:rsidRDefault="00B951AE" w:rsidP="00B951AE">
            <w:pPr>
              <w:tabs>
                <w:tab w:val="left" w:pos="240"/>
                <w:tab w:val="center" w:pos="4843"/>
              </w:tabs>
            </w:pPr>
            <w:r>
              <w:t>Амурская область, городской округ город Благовещенск, город Благовещенск</w:t>
            </w:r>
          </w:p>
        </w:tc>
        <w:tc>
          <w:tcPr>
            <w:tcW w:w="2812" w:type="dxa"/>
          </w:tcPr>
          <w:p w14:paraId="519322A9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 xml:space="preserve">28:01:000000:154 (обособленный </w:t>
            </w:r>
            <w:proofErr w:type="spellStart"/>
            <w:r w:rsidRPr="00B951AE">
              <w:t>зу</w:t>
            </w:r>
            <w:proofErr w:type="spellEnd"/>
            <w:r w:rsidRPr="00B951AE">
              <w:t xml:space="preserve"> 28:01:120001:21)</w:t>
            </w:r>
          </w:p>
        </w:tc>
        <w:tc>
          <w:tcPr>
            <w:tcW w:w="2140" w:type="dxa"/>
          </w:tcPr>
          <w:p w14:paraId="14A58331" w14:textId="77777777" w:rsidR="005410C0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2CA6A174" w14:textId="77777777" w:rsidR="005410C0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0F8CB0E4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46</w:t>
            </w:r>
          </w:p>
        </w:tc>
      </w:tr>
      <w:tr w:rsidR="00B951AE" w14:paraId="3885D7F3" w14:textId="77777777" w:rsidTr="00464055">
        <w:tc>
          <w:tcPr>
            <w:tcW w:w="817" w:type="dxa"/>
            <w:vMerge/>
          </w:tcPr>
          <w:p w14:paraId="54736CC1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6B201A9A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49A974C4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28:01:040717:31</w:t>
            </w:r>
          </w:p>
        </w:tc>
        <w:tc>
          <w:tcPr>
            <w:tcW w:w="2140" w:type="dxa"/>
          </w:tcPr>
          <w:p w14:paraId="04F14F8F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11</w:t>
            </w:r>
            <w:r w:rsidR="001868D4">
              <w:t>5</w:t>
            </w:r>
          </w:p>
        </w:tc>
      </w:tr>
      <w:tr w:rsidR="004471D4" w14:paraId="5D094C43" w14:textId="77777777" w:rsidTr="00464055">
        <w:trPr>
          <w:trHeight w:val="1114"/>
        </w:trPr>
        <w:tc>
          <w:tcPr>
            <w:tcW w:w="817" w:type="dxa"/>
            <w:vMerge/>
          </w:tcPr>
          <w:p w14:paraId="01BA4532" w14:textId="77777777" w:rsidR="004471D4" w:rsidRDefault="004471D4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61FD4051" w14:textId="77777777" w:rsidR="004471D4" w:rsidRDefault="004471D4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4B994343" w14:textId="77777777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28:01:000000:155</w:t>
            </w:r>
          </w:p>
          <w:p w14:paraId="51B63808" w14:textId="77777777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 xml:space="preserve">(обособленный </w:t>
            </w:r>
            <w:proofErr w:type="spellStart"/>
            <w:r>
              <w:t>зу</w:t>
            </w:r>
            <w:proofErr w:type="spellEnd"/>
            <w:r>
              <w:t xml:space="preserve"> 28:01:040717:30</w:t>
            </w:r>
          </w:p>
          <w:p w14:paraId="56906AD0" w14:textId="77777777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28:01:210352:140)</w:t>
            </w:r>
          </w:p>
        </w:tc>
        <w:tc>
          <w:tcPr>
            <w:tcW w:w="2140" w:type="dxa"/>
          </w:tcPr>
          <w:p w14:paraId="7D5E9A94" w14:textId="77777777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315D2AFC" w14:textId="77777777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5E46CBE7" w14:textId="519D15FA" w:rsidR="004471D4" w:rsidRDefault="004471D4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3894</w:t>
            </w:r>
          </w:p>
        </w:tc>
      </w:tr>
      <w:tr w:rsidR="00B951AE" w14:paraId="79AEB37F" w14:textId="77777777" w:rsidTr="00464055">
        <w:tc>
          <w:tcPr>
            <w:tcW w:w="817" w:type="dxa"/>
            <w:vMerge/>
          </w:tcPr>
          <w:p w14:paraId="338AD769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7076B673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15425BC8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28:01:000000:128</w:t>
            </w:r>
          </w:p>
          <w:p w14:paraId="2DC7C0D4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 xml:space="preserve">(обособленный </w:t>
            </w:r>
            <w:proofErr w:type="spellStart"/>
            <w:r>
              <w:t>зу</w:t>
            </w:r>
            <w:proofErr w:type="spellEnd"/>
            <w:r>
              <w:t xml:space="preserve"> 28:01:040717:23)</w:t>
            </w:r>
          </w:p>
        </w:tc>
        <w:tc>
          <w:tcPr>
            <w:tcW w:w="2140" w:type="dxa"/>
          </w:tcPr>
          <w:p w14:paraId="633D4F31" w14:textId="77777777" w:rsidR="005410C0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42140442" w14:textId="77777777" w:rsidR="005410C0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</w:p>
          <w:p w14:paraId="14F442AD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339</w:t>
            </w:r>
          </w:p>
        </w:tc>
      </w:tr>
      <w:tr w:rsidR="00B951AE" w14:paraId="419038D0" w14:textId="77777777" w:rsidTr="00464055">
        <w:tc>
          <w:tcPr>
            <w:tcW w:w="817" w:type="dxa"/>
            <w:vMerge/>
          </w:tcPr>
          <w:p w14:paraId="3E29085F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4732FA74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09BF1B19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28:01:000000:92</w:t>
            </w:r>
          </w:p>
        </w:tc>
        <w:tc>
          <w:tcPr>
            <w:tcW w:w="2140" w:type="dxa"/>
          </w:tcPr>
          <w:p w14:paraId="037F313A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3</w:t>
            </w:r>
          </w:p>
        </w:tc>
      </w:tr>
      <w:tr w:rsidR="00B951AE" w14:paraId="1C23FD8B" w14:textId="77777777" w:rsidTr="00464055">
        <w:tc>
          <w:tcPr>
            <w:tcW w:w="817" w:type="dxa"/>
            <w:vMerge/>
          </w:tcPr>
          <w:p w14:paraId="54E06CFC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40C1EF31" w14:textId="77777777" w:rsidR="00B951AE" w:rsidRDefault="00B951AE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6B01F700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28:01:000000:2305</w:t>
            </w:r>
          </w:p>
        </w:tc>
        <w:tc>
          <w:tcPr>
            <w:tcW w:w="2140" w:type="dxa"/>
          </w:tcPr>
          <w:p w14:paraId="456DB0CA" w14:textId="77777777" w:rsidR="00B951AE" w:rsidRDefault="00B951AE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198</w:t>
            </w:r>
          </w:p>
        </w:tc>
      </w:tr>
      <w:tr w:rsidR="005410C0" w14:paraId="779C8533" w14:textId="77777777" w:rsidTr="003A5747">
        <w:trPr>
          <w:trHeight w:val="299"/>
        </w:trPr>
        <w:tc>
          <w:tcPr>
            <w:tcW w:w="817" w:type="dxa"/>
            <w:vMerge/>
          </w:tcPr>
          <w:p w14:paraId="2BC26DE7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5CFEF76E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3C671FDC" w14:textId="77777777" w:rsidR="005410C0" w:rsidRPr="00B951AE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28:01:020385</w:t>
            </w:r>
          </w:p>
        </w:tc>
        <w:tc>
          <w:tcPr>
            <w:tcW w:w="2140" w:type="dxa"/>
          </w:tcPr>
          <w:p w14:paraId="5B3E2026" w14:textId="0DB56656" w:rsidR="005410C0" w:rsidRDefault="003A5747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26</w:t>
            </w:r>
          </w:p>
          <w:p w14:paraId="49C076DB" w14:textId="77777777" w:rsidR="005410C0" w:rsidRPr="00B951AE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</w:p>
        </w:tc>
      </w:tr>
      <w:tr w:rsidR="005410C0" w14:paraId="07BC0E15" w14:textId="77777777" w:rsidTr="00464055">
        <w:tc>
          <w:tcPr>
            <w:tcW w:w="817" w:type="dxa"/>
            <w:vMerge/>
          </w:tcPr>
          <w:p w14:paraId="4AAEE6F8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32DF923C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45F9CEFB" w14:textId="77777777" w:rsidR="005410C0" w:rsidRPr="00B951AE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28:01:02038</w:t>
            </w:r>
            <w:r>
              <w:t>6</w:t>
            </w:r>
          </w:p>
        </w:tc>
        <w:tc>
          <w:tcPr>
            <w:tcW w:w="2140" w:type="dxa"/>
          </w:tcPr>
          <w:p w14:paraId="3B244335" w14:textId="5FCB15F0" w:rsidR="004471D4" w:rsidRDefault="003A5747" w:rsidP="004471D4">
            <w:pPr>
              <w:tabs>
                <w:tab w:val="left" w:pos="240"/>
                <w:tab w:val="center" w:pos="4843"/>
              </w:tabs>
              <w:jc w:val="center"/>
            </w:pPr>
            <w:r>
              <w:t>106</w:t>
            </w:r>
          </w:p>
          <w:p w14:paraId="1B863C17" w14:textId="15B432F2" w:rsidR="005410C0" w:rsidRPr="00B951AE" w:rsidRDefault="005410C0" w:rsidP="004471D4">
            <w:pPr>
              <w:tabs>
                <w:tab w:val="left" w:pos="240"/>
                <w:tab w:val="center" w:pos="4843"/>
              </w:tabs>
              <w:jc w:val="center"/>
            </w:pPr>
          </w:p>
        </w:tc>
      </w:tr>
      <w:tr w:rsidR="005410C0" w14:paraId="1E51CAED" w14:textId="77777777" w:rsidTr="00464055">
        <w:tc>
          <w:tcPr>
            <w:tcW w:w="817" w:type="dxa"/>
            <w:vMerge/>
          </w:tcPr>
          <w:p w14:paraId="5474F94B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268C9EE5" w14:textId="77777777" w:rsidR="005410C0" w:rsidRDefault="005410C0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7BB87933" w14:textId="77777777" w:rsidR="005410C0" w:rsidRPr="00B951AE" w:rsidRDefault="005410C0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28:01:02038</w:t>
            </w:r>
            <w:r>
              <w:t>7</w:t>
            </w:r>
          </w:p>
        </w:tc>
        <w:tc>
          <w:tcPr>
            <w:tcW w:w="2140" w:type="dxa"/>
          </w:tcPr>
          <w:p w14:paraId="6F0E9AB3" w14:textId="6C641927" w:rsidR="005410C0" w:rsidRPr="00B951AE" w:rsidRDefault="003A5747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149</w:t>
            </w:r>
          </w:p>
        </w:tc>
      </w:tr>
      <w:tr w:rsidR="00464055" w14:paraId="09FD94E3" w14:textId="77777777" w:rsidTr="00464055">
        <w:tc>
          <w:tcPr>
            <w:tcW w:w="817" w:type="dxa"/>
            <w:vMerge/>
          </w:tcPr>
          <w:p w14:paraId="42E2B05A" w14:textId="77777777" w:rsidR="00464055" w:rsidRDefault="00464055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0D9446C3" w14:textId="77777777" w:rsidR="00464055" w:rsidRDefault="00464055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0C6B670F" w14:textId="6358B8B3" w:rsidR="00464055" w:rsidRPr="00B951AE" w:rsidRDefault="00464055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28:01:21035</w:t>
            </w:r>
            <w:r w:rsidR="00433F82">
              <w:t>3</w:t>
            </w:r>
          </w:p>
        </w:tc>
        <w:tc>
          <w:tcPr>
            <w:tcW w:w="2140" w:type="dxa"/>
          </w:tcPr>
          <w:p w14:paraId="0F5D511E" w14:textId="3B9DA8BD" w:rsidR="00464055" w:rsidRPr="00B951AE" w:rsidRDefault="003A5747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1609</w:t>
            </w:r>
          </w:p>
        </w:tc>
      </w:tr>
      <w:tr w:rsidR="003A5747" w14:paraId="798669FA" w14:textId="77777777" w:rsidTr="003A5747">
        <w:trPr>
          <w:trHeight w:val="309"/>
        </w:trPr>
        <w:tc>
          <w:tcPr>
            <w:tcW w:w="817" w:type="dxa"/>
            <w:vMerge/>
          </w:tcPr>
          <w:p w14:paraId="604589A7" w14:textId="77777777" w:rsidR="003A5747" w:rsidRDefault="003A5747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  <w:vMerge/>
          </w:tcPr>
          <w:p w14:paraId="66BEA68E" w14:textId="77777777" w:rsidR="003A5747" w:rsidRDefault="003A5747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2812" w:type="dxa"/>
          </w:tcPr>
          <w:p w14:paraId="3B087C17" w14:textId="0EE71E8A" w:rsidR="003A5747" w:rsidRPr="00B951AE" w:rsidRDefault="003A5747" w:rsidP="005410C0">
            <w:pPr>
              <w:tabs>
                <w:tab w:val="left" w:pos="240"/>
                <w:tab w:val="center" w:pos="4843"/>
              </w:tabs>
              <w:jc w:val="center"/>
            </w:pPr>
            <w:r w:rsidRPr="00B951AE">
              <w:t>28:01:210352</w:t>
            </w:r>
          </w:p>
        </w:tc>
        <w:tc>
          <w:tcPr>
            <w:tcW w:w="2140" w:type="dxa"/>
          </w:tcPr>
          <w:p w14:paraId="4F8D446A" w14:textId="48841C11" w:rsidR="003A5747" w:rsidRPr="00B951AE" w:rsidRDefault="003A5747" w:rsidP="005410C0">
            <w:pPr>
              <w:tabs>
                <w:tab w:val="left" w:pos="240"/>
                <w:tab w:val="center" w:pos="4843"/>
              </w:tabs>
              <w:jc w:val="center"/>
            </w:pPr>
            <w:r>
              <w:t>1762</w:t>
            </w:r>
          </w:p>
        </w:tc>
      </w:tr>
      <w:tr w:rsidR="00464055" w14:paraId="0ECFB4A4" w14:textId="77777777" w:rsidTr="00464055">
        <w:tc>
          <w:tcPr>
            <w:tcW w:w="817" w:type="dxa"/>
          </w:tcPr>
          <w:p w14:paraId="0566A7BA" w14:textId="77777777" w:rsidR="00464055" w:rsidRDefault="00464055" w:rsidP="00AC6226">
            <w:pPr>
              <w:tabs>
                <w:tab w:val="left" w:pos="240"/>
                <w:tab w:val="center" w:pos="4843"/>
              </w:tabs>
            </w:pPr>
          </w:p>
        </w:tc>
        <w:tc>
          <w:tcPr>
            <w:tcW w:w="4134" w:type="dxa"/>
          </w:tcPr>
          <w:p w14:paraId="4E3D3341" w14:textId="77777777" w:rsidR="00464055" w:rsidRPr="005410C0" w:rsidRDefault="00464055" w:rsidP="00AC6226">
            <w:pPr>
              <w:tabs>
                <w:tab w:val="left" w:pos="240"/>
                <w:tab w:val="center" w:pos="4843"/>
              </w:tabs>
              <w:rPr>
                <w:b/>
              </w:rPr>
            </w:pPr>
            <w:r w:rsidRPr="005410C0">
              <w:rPr>
                <w:b/>
              </w:rPr>
              <w:t>Общая площадь сервитута</w:t>
            </w:r>
          </w:p>
        </w:tc>
        <w:tc>
          <w:tcPr>
            <w:tcW w:w="2812" w:type="dxa"/>
          </w:tcPr>
          <w:p w14:paraId="1CE436A8" w14:textId="77777777" w:rsidR="00464055" w:rsidRPr="00B951AE" w:rsidRDefault="00464055" w:rsidP="005410C0">
            <w:pPr>
              <w:tabs>
                <w:tab w:val="left" w:pos="240"/>
                <w:tab w:val="center" w:pos="4843"/>
              </w:tabs>
              <w:jc w:val="center"/>
            </w:pPr>
          </w:p>
        </w:tc>
        <w:tc>
          <w:tcPr>
            <w:tcW w:w="2140" w:type="dxa"/>
          </w:tcPr>
          <w:p w14:paraId="7A119009" w14:textId="0BF20690" w:rsidR="00464055" w:rsidRPr="005410C0" w:rsidRDefault="00464055" w:rsidP="005410C0">
            <w:pPr>
              <w:tabs>
                <w:tab w:val="left" w:pos="240"/>
                <w:tab w:val="center" w:pos="4843"/>
              </w:tabs>
              <w:jc w:val="center"/>
              <w:rPr>
                <w:b/>
              </w:rPr>
            </w:pPr>
            <w:r w:rsidRPr="005410C0">
              <w:rPr>
                <w:b/>
              </w:rPr>
              <w:t>82</w:t>
            </w:r>
            <w:r>
              <w:rPr>
                <w:b/>
              </w:rPr>
              <w:t>47</w:t>
            </w:r>
          </w:p>
        </w:tc>
      </w:tr>
    </w:tbl>
    <w:p w14:paraId="5151A55C" w14:textId="77777777" w:rsidR="008C5C3C" w:rsidRDefault="008C5C3C" w:rsidP="00AC6226">
      <w:pPr>
        <w:tabs>
          <w:tab w:val="left" w:pos="240"/>
          <w:tab w:val="center" w:pos="4843"/>
        </w:tabs>
      </w:pPr>
    </w:p>
    <w:tbl>
      <w:tblPr>
        <w:tblW w:w="10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0"/>
        <w:gridCol w:w="2035"/>
        <w:gridCol w:w="1558"/>
        <w:gridCol w:w="1562"/>
        <w:gridCol w:w="2291"/>
        <w:gridCol w:w="2115"/>
        <w:gridCol w:w="219"/>
      </w:tblGrid>
      <w:tr w:rsidR="006602CA" w:rsidRPr="006602CA" w14:paraId="73E510DF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19396" w14:textId="77777777" w:rsidR="006602CA" w:rsidRPr="006602CA" w:rsidRDefault="006602CA" w:rsidP="00995224">
            <w:pPr>
              <w:tabs>
                <w:tab w:val="left" w:pos="1032"/>
              </w:tabs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Обозначение</w:t>
            </w:r>
          </w:p>
          <w:p w14:paraId="22C7C12D" w14:textId="77777777" w:rsidR="006602CA" w:rsidRPr="006602CA" w:rsidRDefault="006602CA" w:rsidP="00995224">
            <w:pPr>
              <w:tabs>
                <w:tab w:val="left" w:pos="1032"/>
              </w:tabs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AB376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Координаты, м</w:t>
            </w:r>
          </w:p>
        </w:tc>
        <w:tc>
          <w:tcPr>
            <w:tcW w:w="22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3A716" w14:textId="77777777" w:rsidR="006602CA" w:rsidRPr="006602CA" w:rsidRDefault="006602CA" w:rsidP="006602CA">
            <w:pPr>
              <w:snapToGrid w:val="0"/>
              <w:spacing w:before="60" w:after="60"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Средняя квадратическая погрешность положения характерной точки (М</w:t>
            </w:r>
            <w:r w:rsidRPr="006602CA">
              <w:rPr>
                <w:vertAlign w:val="subscript"/>
                <w:lang w:val="en-US" w:eastAsia="en-US"/>
              </w:rPr>
              <w:t>t</w:t>
            </w:r>
            <w:r w:rsidRPr="006602CA">
              <w:rPr>
                <w:lang w:eastAsia="en-US"/>
              </w:rPr>
              <w:t>), м</w:t>
            </w:r>
          </w:p>
        </w:tc>
        <w:tc>
          <w:tcPr>
            <w:tcW w:w="2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DBC13" w14:textId="77777777" w:rsidR="006602CA" w:rsidRPr="006602CA" w:rsidRDefault="006602CA" w:rsidP="006602CA">
            <w:pPr>
              <w:snapToGrid w:val="0"/>
              <w:spacing w:before="60" w:after="60"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 xml:space="preserve">Описание обозначения </w:t>
            </w:r>
            <w:proofErr w:type="spellStart"/>
            <w:r w:rsidRPr="006602CA">
              <w:rPr>
                <w:lang w:eastAsia="en-US"/>
              </w:rPr>
              <w:t>точкина</w:t>
            </w:r>
            <w:proofErr w:type="spellEnd"/>
            <w:r w:rsidRPr="006602CA">
              <w:rPr>
                <w:lang w:eastAsia="en-US"/>
              </w:rPr>
              <w:t xml:space="preserve"> местности (при наличии)</w:t>
            </w:r>
          </w:p>
        </w:tc>
      </w:tr>
      <w:tr w:rsidR="006602CA" w:rsidRPr="006602CA" w14:paraId="7587E85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53179" w14:textId="77777777" w:rsidR="006602CA" w:rsidRPr="006602CA" w:rsidRDefault="006602CA" w:rsidP="006602CA">
            <w:pPr>
              <w:spacing w:line="256" w:lineRule="auto"/>
              <w:rPr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7CF8A" w14:textId="77777777" w:rsidR="006602CA" w:rsidRPr="006602CA" w:rsidRDefault="006602CA" w:rsidP="006602CA">
            <w:pPr>
              <w:tabs>
                <w:tab w:val="center" w:pos="4677"/>
                <w:tab w:val="right" w:pos="9355"/>
              </w:tabs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Х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1C024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val="en-US" w:eastAsia="en-US"/>
              </w:rPr>
            </w:pPr>
            <w:r w:rsidRPr="006602CA">
              <w:rPr>
                <w:lang w:val="en-US" w:eastAsia="en-US"/>
              </w:rPr>
              <w:t>Y</w:t>
            </w:r>
          </w:p>
        </w:tc>
        <w:tc>
          <w:tcPr>
            <w:tcW w:w="22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50B35" w14:textId="77777777" w:rsidR="006602CA" w:rsidRPr="006602CA" w:rsidRDefault="006602CA" w:rsidP="006602CA">
            <w:pPr>
              <w:spacing w:line="256" w:lineRule="auto"/>
              <w:rPr>
                <w:lang w:eastAsia="en-US"/>
              </w:rPr>
            </w:pPr>
          </w:p>
        </w:tc>
        <w:tc>
          <w:tcPr>
            <w:tcW w:w="2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BB9E9" w14:textId="77777777" w:rsidR="006602CA" w:rsidRPr="006602CA" w:rsidRDefault="006602CA" w:rsidP="006602CA">
            <w:pPr>
              <w:spacing w:line="256" w:lineRule="auto"/>
              <w:rPr>
                <w:lang w:eastAsia="en-US"/>
              </w:rPr>
            </w:pPr>
          </w:p>
        </w:tc>
      </w:tr>
      <w:tr w:rsidR="006602CA" w:rsidRPr="006602CA" w14:paraId="6CDED37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89955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F4258" w14:textId="77777777" w:rsidR="006602CA" w:rsidRPr="006602CA" w:rsidRDefault="006602CA" w:rsidP="006602CA">
            <w:pPr>
              <w:tabs>
                <w:tab w:val="center" w:pos="4677"/>
                <w:tab w:val="right" w:pos="9355"/>
              </w:tabs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11C88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val="en-US" w:eastAsia="en-US"/>
              </w:rPr>
            </w:pPr>
            <w:r w:rsidRPr="006602CA">
              <w:rPr>
                <w:lang w:val="en-US" w:eastAsia="en-US"/>
              </w:rPr>
              <w:t>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08344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5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8BD31" w14:textId="77777777" w:rsidR="006602CA" w:rsidRPr="006602CA" w:rsidRDefault="006602CA" w:rsidP="006602CA">
            <w:pPr>
              <w:snapToGrid w:val="0"/>
              <w:spacing w:line="256" w:lineRule="auto"/>
              <w:jc w:val="center"/>
              <w:rPr>
                <w:lang w:eastAsia="en-US"/>
              </w:rPr>
            </w:pPr>
            <w:r w:rsidRPr="006602CA">
              <w:rPr>
                <w:lang w:eastAsia="en-US"/>
              </w:rPr>
              <w:t>6</w:t>
            </w:r>
          </w:p>
        </w:tc>
      </w:tr>
      <w:tr w:rsidR="001868D4" w:rsidRPr="006602CA" w14:paraId="0BE9422D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2A3AA" w14:textId="77777777" w:rsidR="001868D4" w:rsidRPr="00AD3B55" w:rsidRDefault="001868D4" w:rsidP="001868D4">
            <w:pPr>
              <w:jc w:val="center"/>
            </w:pPr>
            <w:r w:rsidRPr="00AD3B55"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D9649" w14:textId="77777777" w:rsidR="001868D4" w:rsidRPr="00AD3B55" w:rsidRDefault="001868D4" w:rsidP="001868D4">
            <w:pPr>
              <w:jc w:val="center"/>
            </w:pPr>
            <w:r w:rsidRPr="00AD3B55">
              <w:t>458321.52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B4D14" w14:textId="77777777" w:rsidR="001868D4" w:rsidRPr="00AD3B55" w:rsidRDefault="001868D4" w:rsidP="001868D4">
            <w:pPr>
              <w:jc w:val="center"/>
            </w:pPr>
            <w:r w:rsidRPr="00AD3B55">
              <w:t>3289293.77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8DAF3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45838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–</w:t>
            </w:r>
          </w:p>
        </w:tc>
      </w:tr>
      <w:tr w:rsidR="001868D4" w:rsidRPr="006602CA" w14:paraId="2168DE75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C6622" w14:textId="77777777" w:rsidR="001868D4" w:rsidRPr="00AD3B55" w:rsidRDefault="001868D4" w:rsidP="001868D4">
            <w:pPr>
              <w:jc w:val="center"/>
            </w:pPr>
            <w:r w:rsidRPr="00AD3B55"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6D928" w14:textId="77777777" w:rsidR="001868D4" w:rsidRPr="00AD3B55" w:rsidRDefault="001868D4" w:rsidP="001868D4">
            <w:pPr>
              <w:jc w:val="center"/>
            </w:pPr>
            <w:r w:rsidRPr="00AD3B55">
              <w:t>458317.43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58CDB" w14:textId="77777777" w:rsidR="001868D4" w:rsidRPr="00AD3B55" w:rsidRDefault="001868D4" w:rsidP="001868D4">
            <w:pPr>
              <w:jc w:val="center"/>
            </w:pPr>
            <w:r w:rsidRPr="00AD3B55">
              <w:t>3289320.61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95F50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A4AEB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–</w:t>
            </w:r>
          </w:p>
        </w:tc>
      </w:tr>
      <w:tr w:rsidR="001868D4" w:rsidRPr="006602CA" w14:paraId="6A48BDBB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AF41D" w14:textId="77777777" w:rsidR="001868D4" w:rsidRPr="00AD3B55" w:rsidRDefault="001868D4" w:rsidP="001868D4">
            <w:pPr>
              <w:jc w:val="center"/>
            </w:pPr>
            <w:r w:rsidRPr="00AD3B55"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3CC8F" w14:textId="77777777" w:rsidR="001868D4" w:rsidRPr="00AD3B55" w:rsidRDefault="001868D4" w:rsidP="001868D4">
            <w:pPr>
              <w:jc w:val="center"/>
            </w:pPr>
            <w:r w:rsidRPr="00AD3B55">
              <w:t>458319.84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B637D" w14:textId="77777777" w:rsidR="001868D4" w:rsidRPr="00AD3B55" w:rsidRDefault="001868D4" w:rsidP="001868D4">
            <w:pPr>
              <w:jc w:val="center"/>
            </w:pPr>
            <w:r w:rsidRPr="00AD3B55">
              <w:t>3289321.02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48E93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E60EB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–</w:t>
            </w:r>
          </w:p>
        </w:tc>
      </w:tr>
      <w:tr w:rsidR="001868D4" w:rsidRPr="006602CA" w14:paraId="5D4CCC68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3AF24" w14:textId="77777777" w:rsidR="001868D4" w:rsidRPr="00AD3B55" w:rsidRDefault="001868D4" w:rsidP="001868D4">
            <w:pPr>
              <w:jc w:val="center"/>
            </w:pPr>
            <w:r w:rsidRPr="00AD3B55">
              <w:t>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2A363" w14:textId="77777777" w:rsidR="001868D4" w:rsidRPr="00AD3B55" w:rsidRDefault="001868D4" w:rsidP="001868D4">
            <w:pPr>
              <w:jc w:val="center"/>
            </w:pPr>
            <w:r w:rsidRPr="00AD3B55">
              <w:t>458318.27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2E65A" w14:textId="77777777" w:rsidR="001868D4" w:rsidRPr="00AD3B55" w:rsidRDefault="001868D4" w:rsidP="001868D4">
            <w:pPr>
              <w:jc w:val="center"/>
            </w:pPr>
            <w:r w:rsidRPr="00AD3B55">
              <w:t>3289330.89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BFF49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D5F46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–</w:t>
            </w:r>
          </w:p>
        </w:tc>
      </w:tr>
      <w:tr w:rsidR="001868D4" w:rsidRPr="006602CA" w14:paraId="298C4C27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A92A9" w14:textId="77777777" w:rsidR="001868D4" w:rsidRPr="00AD3B55" w:rsidRDefault="001868D4" w:rsidP="001868D4">
            <w:pPr>
              <w:jc w:val="center"/>
            </w:pPr>
            <w:r w:rsidRPr="00AD3B55"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95847" w14:textId="77777777" w:rsidR="001868D4" w:rsidRPr="00AD3B55" w:rsidRDefault="001868D4" w:rsidP="001868D4">
            <w:pPr>
              <w:jc w:val="center"/>
            </w:pPr>
            <w:r w:rsidRPr="00AD3B55">
              <w:t>458308.40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C716F" w14:textId="77777777" w:rsidR="001868D4" w:rsidRPr="00AD3B55" w:rsidRDefault="001868D4" w:rsidP="001868D4">
            <w:pPr>
              <w:jc w:val="center"/>
            </w:pPr>
            <w:r w:rsidRPr="00AD3B55">
              <w:t>3289329.33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A0C4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C5958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45F253BE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3D14" w14:textId="77777777" w:rsidR="001868D4" w:rsidRPr="00AD3B55" w:rsidRDefault="001868D4" w:rsidP="001868D4">
            <w:pPr>
              <w:jc w:val="center"/>
            </w:pPr>
            <w:r w:rsidRPr="00AD3B55"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DD1A1" w14:textId="77777777" w:rsidR="001868D4" w:rsidRPr="00AD3B55" w:rsidRDefault="001868D4" w:rsidP="001868D4">
            <w:pPr>
              <w:jc w:val="center"/>
            </w:pPr>
            <w:r w:rsidRPr="00AD3B55">
              <w:t>458309.96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FCB27" w14:textId="77777777" w:rsidR="001868D4" w:rsidRPr="00AD3B55" w:rsidRDefault="001868D4" w:rsidP="001868D4">
            <w:pPr>
              <w:jc w:val="center"/>
            </w:pPr>
            <w:r w:rsidRPr="00AD3B55">
              <w:t>3289319.45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183D1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AAB16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1B98560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37776" w14:textId="77777777" w:rsidR="001868D4" w:rsidRPr="00AD3B55" w:rsidRDefault="001868D4" w:rsidP="001868D4">
            <w:pPr>
              <w:jc w:val="center"/>
            </w:pPr>
            <w:r w:rsidRPr="00AD3B55">
              <w:t>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AE918" w14:textId="77777777" w:rsidR="001868D4" w:rsidRPr="00AD3B55" w:rsidRDefault="001868D4" w:rsidP="001868D4">
            <w:pPr>
              <w:jc w:val="center"/>
            </w:pPr>
            <w:r w:rsidRPr="00AD3B55">
              <w:t>458312.46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280B" w14:textId="77777777" w:rsidR="001868D4" w:rsidRPr="00AD3B55" w:rsidRDefault="001868D4" w:rsidP="001868D4">
            <w:pPr>
              <w:jc w:val="center"/>
            </w:pPr>
            <w:r w:rsidRPr="00AD3B55">
              <w:t>3289319.83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FE2B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49F1A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7E987629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828A0" w14:textId="77777777" w:rsidR="001868D4" w:rsidRPr="00AD3B55" w:rsidRDefault="001868D4" w:rsidP="001868D4">
            <w:pPr>
              <w:jc w:val="center"/>
            </w:pPr>
            <w:r w:rsidRPr="00AD3B55"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B47CF" w14:textId="77777777" w:rsidR="001868D4" w:rsidRPr="00AD3B55" w:rsidRDefault="001868D4" w:rsidP="001868D4">
            <w:pPr>
              <w:jc w:val="center"/>
            </w:pPr>
            <w:r w:rsidRPr="00AD3B55">
              <w:t>458315.78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EA731" w14:textId="77777777" w:rsidR="001868D4" w:rsidRPr="00AD3B55" w:rsidRDefault="001868D4" w:rsidP="001868D4">
            <w:pPr>
              <w:jc w:val="center"/>
            </w:pPr>
            <w:r w:rsidRPr="00AD3B55">
              <w:t>3289297.89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0D837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3B8E1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7B416BD9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A0EB6" w14:textId="77777777" w:rsidR="001868D4" w:rsidRPr="00AD3B55" w:rsidRDefault="001868D4" w:rsidP="001868D4">
            <w:pPr>
              <w:jc w:val="center"/>
            </w:pPr>
            <w:r w:rsidRPr="00AD3B55">
              <w:t>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333DC" w14:textId="77777777" w:rsidR="001868D4" w:rsidRPr="00AD3B55" w:rsidRDefault="001868D4" w:rsidP="001868D4">
            <w:pPr>
              <w:jc w:val="center"/>
            </w:pPr>
            <w:r w:rsidRPr="00AD3B55">
              <w:t>458148.28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94D4D" w14:textId="77777777" w:rsidR="001868D4" w:rsidRPr="00AD3B55" w:rsidRDefault="001868D4" w:rsidP="001868D4">
            <w:pPr>
              <w:jc w:val="center"/>
            </w:pPr>
            <w:r w:rsidRPr="00AD3B55">
              <w:t>3289271.26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7364C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AEBB5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0A9DEE28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34FA8" w14:textId="77777777" w:rsidR="001868D4" w:rsidRPr="00AD3B55" w:rsidRDefault="001868D4" w:rsidP="001868D4">
            <w:pPr>
              <w:jc w:val="center"/>
            </w:pPr>
            <w:r w:rsidRPr="00AD3B55">
              <w:lastRenderedPageBreak/>
              <w:t>10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3A232" w14:textId="77777777" w:rsidR="001868D4" w:rsidRPr="00AD3B55" w:rsidRDefault="001868D4" w:rsidP="001868D4">
            <w:pPr>
              <w:jc w:val="center"/>
            </w:pPr>
            <w:r w:rsidRPr="00AD3B55">
              <w:t>458016.71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21A8D" w14:textId="77777777" w:rsidR="001868D4" w:rsidRPr="00AD3B55" w:rsidRDefault="001868D4" w:rsidP="001868D4">
            <w:pPr>
              <w:jc w:val="center"/>
            </w:pPr>
            <w:r w:rsidRPr="00AD3B55">
              <w:t>3289252.28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16A84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014E1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53A59944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63617" w14:textId="77777777" w:rsidR="001868D4" w:rsidRPr="00AD3B55" w:rsidRDefault="001868D4" w:rsidP="001868D4">
            <w:pPr>
              <w:jc w:val="center"/>
            </w:pPr>
            <w:r w:rsidRPr="00AD3B55">
              <w:t>11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60E16" w14:textId="77777777" w:rsidR="001868D4" w:rsidRPr="00AD3B55" w:rsidRDefault="001868D4" w:rsidP="001868D4">
            <w:pPr>
              <w:jc w:val="center"/>
            </w:pPr>
            <w:r w:rsidRPr="00AD3B55">
              <w:t>457839.95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733E3" w14:textId="77777777" w:rsidR="001868D4" w:rsidRPr="00AD3B55" w:rsidRDefault="001868D4" w:rsidP="001868D4">
            <w:pPr>
              <w:jc w:val="center"/>
            </w:pPr>
            <w:r w:rsidRPr="00AD3B55">
              <w:t>3289233.16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E79C3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1EFB4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0FFAA30E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5AD7B" w14:textId="77777777" w:rsidR="001868D4" w:rsidRPr="00AD3B55" w:rsidRDefault="001868D4" w:rsidP="001868D4">
            <w:pPr>
              <w:jc w:val="center"/>
            </w:pPr>
            <w:r w:rsidRPr="00AD3B55">
              <w:t>12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D111C" w14:textId="77777777" w:rsidR="001868D4" w:rsidRPr="00AD3B55" w:rsidRDefault="001868D4" w:rsidP="001868D4">
            <w:pPr>
              <w:jc w:val="center"/>
            </w:pPr>
            <w:r w:rsidRPr="00AD3B55">
              <w:t>457833.91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65FAC" w14:textId="77777777" w:rsidR="001868D4" w:rsidRPr="00AD3B55" w:rsidRDefault="001868D4" w:rsidP="001868D4">
            <w:pPr>
              <w:jc w:val="center"/>
            </w:pPr>
            <w:r w:rsidRPr="00AD3B55">
              <w:t>3289233.78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1371C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D6C1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65F02A5B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DFAB9" w14:textId="77777777" w:rsidR="001868D4" w:rsidRPr="00AD3B55" w:rsidRDefault="001868D4" w:rsidP="001868D4">
            <w:pPr>
              <w:jc w:val="center"/>
            </w:pPr>
            <w:r w:rsidRPr="00AD3B55">
              <w:t>13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84C3E" w14:textId="77777777" w:rsidR="001868D4" w:rsidRPr="00AD3B55" w:rsidRDefault="001868D4" w:rsidP="001868D4">
            <w:pPr>
              <w:jc w:val="center"/>
            </w:pPr>
            <w:r w:rsidRPr="00AD3B55">
              <w:t>457735.94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1D9D7" w14:textId="77777777" w:rsidR="001868D4" w:rsidRPr="00AD3B55" w:rsidRDefault="001868D4" w:rsidP="001868D4">
            <w:pPr>
              <w:jc w:val="center"/>
            </w:pPr>
            <w:r w:rsidRPr="00AD3B55">
              <w:t>3289216.24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ED57D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0E1B9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31CB0BBA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5CF15" w14:textId="77777777" w:rsidR="001868D4" w:rsidRPr="00AD3B55" w:rsidRDefault="001868D4" w:rsidP="001868D4">
            <w:pPr>
              <w:jc w:val="center"/>
            </w:pPr>
            <w:r w:rsidRPr="00AD3B55">
              <w:t>14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334C" w14:textId="77777777" w:rsidR="001868D4" w:rsidRPr="00AD3B55" w:rsidRDefault="001868D4" w:rsidP="001868D4">
            <w:pPr>
              <w:jc w:val="center"/>
            </w:pPr>
            <w:r w:rsidRPr="00AD3B55">
              <w:t>457728.22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A95D8" w14:textId="77777777" w:rsidR="001868D4" w:rsidRPr="00AD3B55" w:rsidRDefault="001868D4" w:rsidP="001868D4">
            <w:pPr>
              <w:jc w:val="center"/>
            </w:pPr>
            <w:r w:rsidRPr="00AD3B55">
              <w:t>3289213.25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351E4" w14:textId="77777777" w:rsidR="001868D4" w:rsidRPr="00892B92" w:rsidRDefault="001868D4" w:rsidP="001868D4">
            <w:pPr>
              <w:jc w:val="center"/>
            </w:pPr>
            <w:r w:rsidRPr="00892B9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96A2C" w14:textId="77777777" w:rsidR="001868D4" w:rsidRDefault="001868D4" w:rsidP="001868D4">
            <w:pPr>
              <w:jc w:val="center"/>
            </w:pPr>
            <w:r w:rsidRPr="00892B92">
              <w:t>–</w:t>
            </w:r>
          </w:p>
        </w:tc>
      </w:tr>
      <w:tr w:rsidR="001868D4" w:rsidRPr="006602CA" w14:paraId="2F073EF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DAE38" w14:textId="77777777" w:rsidR="001868D4" w:rsidRPr="00AD3B55" w:rsidRDefault="001868D4" w:rsidP="001868D4">
            <w:pPr>
              <w:jc w:val="center"/>
            </w:pPr>
            <w:r w:rsidRPr="00AD3B55">
              <w:t>15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7768" w14:textId="77777777" w:rsidR="001868D4" w:rsidRPr="00AD3B55" w:rsidRDefault="001868D4" w:rsidP="001868D4">
            <w:pPr>
              <w:jc w:val="center"/>
            </w:pPr>
            <w:r w:rsidRPr="00AD3B55">
              <w:t>457653.14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E9B30" w14:textId="77777777" w:rsidR="001868D4" w:rsidRPr="00AD3B55" w:rsidRDefault="001868D4" w:rsidP="001868D4">
            <w:pPr>
              <w:jc w:val="center"/>
            </w:pPr>
            <w:r w:rsidRPr="00AD3B55">
              <w:t>3289194.74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44213" w14:textId="77777777" w:rsidR="001868D4" w:rsidRPr="00AC6A1F" w:rsidRDefault="001868D4" w:rsidP="001868D4">
            <w:pPr>
              <w:jc w:val="center"/>
            </w:pPr>
            <w:r w:rsidRPr="00AC6A1F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7B13D" w14:textId="77777777" w:rsidR="001868D4" w:rsidRDefault="001868D4" w:rsidP="001868D4">
            <w:pPr>
              <w:jc w:val="center"/>
            </w:pPr>
            <w:r w:rsidRPr="00AC6A1F">
              <w:t>–</w:t>
            </w:r>
          </w:p>
        </w:tc>
      </w:tr>
      <w:tr w:rsidR="001868D4" w:rsidRPr="006602CA" w14:paraId="3F6C826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6457E" w14:textId="77777777" w:rsidR="001868D4" w:rsidRPr="00AD3B55" w:rsidRDefault="001868D4" w:rsidP="001868D4">
            <w:pPr>
              <w:jc w:val="center"/>
            </w:pPr>
            <w:r w:rsidRPr="00AD3B55">
              <w:t>16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4D77A" w14:textId="77777777" w:rsidR="001868D4" w:rsidRPr="00AD3B55" w:rsidRDefault="001868D4" w:rsidP="001868D4">
            <w:pPr>
              <w:jc w:val="center"/>
            </w:pPr>
            <w:r w:rsidRPr="00AD3B55">
              <w:t>457575.63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B41F5" w14:textId="77777777" w:rsidR="001868D4" w:rsidRPr="00AD3B55" w:rsidRDefault="001868D4" w:rsidP="001868D4">
            <w:pPr>
              <w:jc w:val="center"/>
            </w:pPr>
            <w:r w:rsidRPr="00AD3B55">
              <w:t>3289185.73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E174B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05012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1C1A83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293C9" w14:textId="77777777" w:rsidR="001868D4" w:rsidRPr="00AD3B55" w:rsidRDefault="001868D4" w:rsidP="001868D4">
            <w:pPr>
              <w:jc w:val="center"/>
            </w:pPr>
            <w:r w:rsidRPr="00AD3B55">
              <w:t>17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C69F9" w14:textId="77777777" w:rsidR="001868D4" w:rsidRPr="00AD3B55" w:rsidRDefault="001868D4" w:rsidP="001868D4">
            <w:pPr>
              <w:jc w:val="center"/>
            </w:pPr>
            <w:r w:rsidRPr="00AD3B55">
              <w:t>457502.56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A5B22" w14:textId="77777777" w:rsidR="001868D4" w:rsidRPr="00AD3B55" w:rsidRDefault="001868D4" w:rsidP="001868D4">
            <w:pPr>
              <w:jc w:val="center"/>
            </w:pPr>
            <w:r w:rsidRPr="00AD3B55">
              <w:t>3289177.76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713D8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14646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56D200F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E6BEC" w14:textId="77777777" w:rsidR="001868D4" w:rsidRPr="00AD3B55" w:rsidRDefault="001868D4" w:rsidP="001868D4">
            <w:pPr>
              <w:jc w:val="center"/>
            </w:pPr>
            <w:r w:rsidRPr="00AD3B55">
              <w:t>18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EE378" w14:textId="77777777" w:rsidR="001868D4" w:rsidRPr="00AD3B55" w:rsidRDefault="001868D4" w:rsidP="001868D4">
            <w:pPr>
              <w:jc w:val="center"/>
            </w:pPr>
            <w:r w:rsidRPr="00AD3B55">
              <w:t>457456.23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96F47" w14:textId="77777777" w:rsidR="001868D4" w:rsidRPr="00AD3B55" w:rsidRDefault="001868D4" w:rsidP="001868D4">
            <w:pPr>
              <w:jc w:val="center"/>
            </w:pPr>
            <w:r w:rsidRPr="00AD3B55">
              <w:t>3289171.20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EB3DD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6DA2F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D8DF7F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390E7" w14:textId="77777777" w:rsidR="001868D4" w:rsidRPr="00AD3B55" w:rsidRDefault="001868D4" w:rsidP="001868D4">
            <w:pPr>
              <w:jc w:val="center"/>
            </w:pPr>
            <w:r w:rsidRPr="00AD3B55">
              <w:t>19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AC343" w14:textId="77777777" w:rsidR="001868D4" w:rsidRPr="00AD3B55" w:rsidRDefault="001868D4" w:rsidP="001868D4">
            <w:pPr>
              <w:jc w:val="center"/>
            </w:pPr>
            <w:r w:rsidRPr="00AD3B55">
              <w:t>457132.95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1B6E9" w14:textId="77777777" w:rsidR="001868D4" w:rsidRPr="00AD3B55" w:rsidRDefault="001868D4" w:rsidP="001868D4">
            <w:pPr>
              <w:jc w:val="center"/>
            </w:pPr>
            <w:r w:rsidRPr="00AD3B55">
              <w:t>3289115.74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CCC1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5E638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CB9C5F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AD4C" w14:textId="77777777" w:rsidR="001868D4" w:rsidRPr="00AD3B55" w:rsidRDefault="001868D4" w:rsidP="001868D4">
            <w:pPr>
              <w:jc w:val="center"/>
            </w:pPr>
            <w:r w:rsidRPr="00AD3B55">
              <w:t>20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E00CB" w14:textId="77777777" w:rsidR="001868D4" w:rsidRPr="00AD3B55" w:rsidRDefault="001868D4" w:rsidP="001868D4">
            <w:pPr>
              <w:jc w:val="center"/>
            </w:pPr>
            <w:r w:rsidRPr="00AD3B55">
              <w:t>457049.25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150D3" w14:textId="77777777" w:rsidR="001868D4" w:rsidRPr="00AD3B55" w:rsidRDefault="001868D4" w:rsidP="001868D4">
            <w:pPr>
              <w:jc w:val="center"/>
            </w:pPr>
            <w:r w:rsidRPr="00AD3B55">
              <w:t>3289101.89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689C4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FF940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7089487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BA983" w14:textId="77777777" w:rsidR="001868D4" w:rsidRPr="00AD3B55" w:rsidRDefault="001868D4" w:rsidP="001868D4">
            <w:pPr>
              <w:jc w:val="center"/>
            </w:pPr>
            <w:r w:rsidRPr="00AD3B55">
              <w:t>21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D3D7" w14:textId="77777777" w:rsidR="001868D4" w:rsidRPr="00AD3B55" w:rsidRDefault="001868D4" w:rsidP="001868D4">
            <w:pPr>
              <w:jc w:val="center"/>
            </w:pPr>
            <w:r w:rsidRPr="00AD3B55">
              <w:t>457016.56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5C35C" w14:textId="77777777" w:rsidR="001868D4" w:rsidRPr="00AD3B55" w:rsidRDefault="001868D4" w:rsidP="001868D4">
            <w:pPr>
              <w:jc w:val="center"/>
            </w:pPr>
            <w:r w:rsidRPr="00AD3B55">
              <w:t>3289097.49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47BC2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CAB6D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4FEC539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CFAB4" w14:textId="77777777" w:rsidR="001868D4" w:rsidRPr="00AD3B55" w:rsidRDefault="001868D4" w:rsidP="001868D4">
            <w:pPr>
              <w:jc w:val="center"/>
            </w:pPr>
            <w:r w:rsidRPr="00AD3B55">
              <w:t>22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ABBB5" w14:textId="77777777" w:rsidR="001868D4" w:rsidRPr="00AD3B55" w:rsidRDefault="001868D4" w:rsidP="001868D4">
            <w:pPr>
              <w:jc w:val="center"/>
            </w:pPr>
            <w:r w:rsidRPr="00AD3B55">
              <w:t>456894.05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FF34F" w14:textId="77777777" w:rsidR="001868D4" w:rsidRPr="00AD3B55" w:rsidRDefault="001868D4" w:rsidP="001868D4">
            <w:pPr>
              <w:jc w:val="center"/>
            </w:pPr>
            <w:r w:rsidRPr="00AD3B55">
              <w:t>3289079.65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5EE66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8A96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A9C5F07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EA88F" w14:textId="77777777" w:rsidR="001868D4" w:rsidRPr="00AD3B55" w:rsidRDefault="001868D4" w:rsidP="001868D4">
            <w:pPr>
              <w:jc w:val="center"/>
            </w:pPr>
            <w:r w:rsidRPr="00AD3B55">
              <w:t>23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54958" w14:textId="77777777" w:rsidR="001868D4" w:rsidRPr="00AD3B55" w:rsidRDefault="001868D4" w:rsidP="001868D4">
            <w:pPr>
              <w:jc w:val="center"/>
            </w:pPr>
            <w:r w:rsidRPr="00AD3B55">
              <w:t>456902.28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952E" w14:textId="77777777" w:rsidR="001868D4" w:rsidRPr="00AD3B55" w:rsidRDefault="001868D4" w:rsidP="001868D4">
            <w:pPr>
              <w:jc w:val="center"/>
            </w:pPr>
            <w:r w:rsidRPr="00AD3B55">
              <w:t>3289022.46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6C1E0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8A91B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8075C78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670CD" w14:textId="77777777" w:rsidR="001868D4" w:rsidRPr="00AD3B55" w:rsidRDefault="001868D4" w:rsidP="001868D4">
            <w:pPr>
              <w:jc w:val="center"/>
            </w:pPr>
            <w:r w:rsidRPr="00AD3B55">
              <w:t>24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23978" w14:textId="77777777" w:rsidR="001868D4" w:rsidRPr="00AD3B55" w:rsidRDefault="001868D4" w:rsidP="001868D4">
            <w:pPr>
              <w:jc w:val="center"/>
            </w:pPr>
            <w:r w:rsidRPr="00AD3B55">
              <w:t>456906.62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397FE" w14:textId="77777777" w:rsidR="001868D4" w:rsidRPr="00AD3B55" w:rsidRDefault="001868D4" w:rsidP="001868D4">
            <w:pPr>
              <w:jc w:val="center"/>
            </w:pPr>
            <w:r w:rsidRPr="00AD3B55">
              <w:t>3288999.05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ADE97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0F3D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92766ED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3421C" w14:textId="77777777" w:rsidR="001868D4" w:rsidRPr="00AD3B55" w:rsidRDefault="001868D4" w:rsidP="001868D4">
            <w:pPr>
              <w:jc w:val="center"/>
            </w:pPr>
            <w:r w:rsidRPr="00AD3B55">
              <w:t>25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BEFD6" w14:textId="77777777" w:rsidR="001868D4" w:rsidRPr="00AD3B55" w:rsidRDefault="001868D4" w:rsidP="001868D4">
            <w:pPr>
              <w:jc w:val="center"/>
            </w:pPr>
            <w:r w:rsidRPr="00AD3B55">
              <w:t>456912.62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C990A" w14:textId="77777777" w:rsidR="001868D4" w:rsidRPr="00AD3B55" w:rsidRDefault="001868D4" w:rsidP="001868D4">
            <w:pPr>
              <w:jc w:val="center"/>
            </w:pPr>
            <w:r w:rsidRPr="00AD3B55">
              <w:t>3288980.31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80C97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7F5A5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47DFB14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45D79" w14:textId="77777777" w:rsidR="001868D4" w:rsidRPr="00AD3B55" w:rsidRDefault="001868D4" w:rsidP="001868D4">
            <w:pPr>
              <w:jc w:val="center"/>
            </w:pPr>
            <w:r w:rsidRPr="00AD3B55">
              <w:t>26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2E0D2" w14:textId="77777777" w:rsidR="001868D4" w:rsidRPr="00AD3B55" w:rsidRDefault="001868D4" w:rsidP="001868D4">
            <w:pPr>
              <w:jc w:val="center"/>
            </w:pPr>
            <w:r w:rsidRPr="00AD3B55">
              <w:t>456912.96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7A76A" w14:textId="77777777" w:rsidR="001868D4" w:rsidRPr="00AD3B55" w:rsidRDefault="001868D4" w:rsidP="001868D4">
            <w:pPr>
              <w:jc w:val="center"/>
            </w:pPr>
            <w:r w:rsidRPr="00AD3B55">
              <w:t>3288963.45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E6028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B9F6B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4A3FF0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FB4DF" w14:textId="77777777" w:rsidR="001868D4" w:rsidRPr="00AD3B55" w:rsidRDefault="001868D4" w:rsidP="001868D4">
            <w:pPr>
              <w:jc w:val="center"/>
            </w:pPr>
            <w:r w:rsidRPr="00AD3B55">
              <w:t>27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AB9EF" w14:textId="77777777" w:rsidR="001868D4" w:rsidRPr="00AD3B55" w:rsidRDefault="001868D4" w:rsidP="001868D4">
            <w:pPr>
              <w:jc w:val="center"/>
            </w:pPr>
            <w:r w:rsidRPr="00AD3B55">
              <w:t>456917.60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BE776" w14:textId="77777777" w:rsidR="001868D4" w:rsidRPr="00AD3B55" w:rsidRDefault="001868D4" w:rsidP="001868D4">
            <w:pPr>
              <w:jc w:val="center"/>
            </w:pPr>
            <w:r w:rsidRPr="00AD3B55">
              <w:t>3288925.54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B40FA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8AFFA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D0F969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CCDC" w14:textId="77777777" w:rsidR="001868D4" w:rsidRPr="00AD3B55" w:rsidRDefault="001868D4" w:rsidP="001868D4">
            <w:pPr>
              <w:jc w:val="center"/>
            </w:pPr>
            <w:r w:rsidRPr="00AD3B55">
              <w:t>28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20BA8" w14:textId="77777777" w:rsidR="001868D4" w:rsidRPr="00AD3B55" w:rsidRDefault="001868D4" w:rsidP="001868D4">
            <w:pPr>
              <w:jc w:val="center"/>
            </w:pPr>
            <w:r w:rsidRPr="00AD3B55">
              <w:t>456918.99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61010" w14:textId="77777777" w:rsidR="001868D4" w:rsidRPr="00AD3B55" w:rsidRDefault="001868D4" w:rsidP="001868D4">
            <w:pPr>
              <w:jc w:val="center"/>
            </w:pPr>
            <w:r w:rsidRPr="00AD3B55">
              <w:t>3288919.88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2FC2B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0ECF8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4BBA15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04CE3" w14:textId="77777777" w:rsidR="001868D4" w:rsidRPr="00AD3B55" w:rsidRDefault="001868D4" w:rsidP="001868D4">
            <w:pPr>
              <w:jc w:val="center"/>
            </w:pPr>
            <w:r w:rsidRPr="00AD3B55">
              <w:t>29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25EE0" w14:textId="77777777" w:rsidR="001868D4" w:rsidRPr="00AD3B55" w:rsidRDefault="001868D4" w:rsidP="001868D4">
            <w:pPr>
              <w:jc w:val="center"/>
            </w:pPr>
            <w:r w:rsidRPr="00AD3B55">
              <w:t>456922.05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C358" w14:textId="77777777" w:rsidR="001868D4" w:rsidRPr="00AD3B55" w:rsidRDefault="001868D4" w:rsidP="001868D4">
            <w:pPr>
              <w:jc w:val="center"/>
            </w:pPr>
            <w:r w:rsidRPr="00AD3B55">
              <w:t>3288890.08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C622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5E4E8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4A6C817D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8CF89" w14:textId="77777777" w:rsidR="001868D4" w:rsidRPr="00AD3B55" w:rsidRDefault="001868D4" w:rsidP="001868D4">
            <w:pPr>
              <w:jc w:val="center"/>
            </w:pPr>
            <w:r w:rsidRPr="00AD3B55">
              <w:t>30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E8134" w14:textId="77777777" w:rsidR="001868D4" w:rsidRPr="00AD3B55" w:rsidRDefault="001868D4" w:rsidP="001868D4">
            <w:pPr>
              <w:jc w:val="center"/>
            </w:pPr>
            <w:r w:rsidRPr="00AD3B55">
              <w:t>456924.64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F77D6" w14:textId="77777777" w:rsidR="001868D4" w:rsidRPr="00AD3B55" w:rsidRDefault="001868D4" w:rsidP="001868D4">
            <w:pPr>
              <w:jc w:val="center"/>
            </w:pPr>
            <w:r w:rsidRPr="00AD3B55">
              <w:t>3288879.01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545AE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DE21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A44901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068A9" w14:textId="77777777" w:rsidR="001868D4" w:rsidRPr="00AD3B55" w:rsidRDefault="001868D4" w:rsidP="001868D4">
            <w:pPr>
              <w:jc w:val="center"/>
            </w:pPr>
            <w:r w:rsidRPr="00AD3B55">
              <w:t>31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BE379" w14:textId="77777777" w:rsidR="001868D4" w:rsidRPr="00AD3B55" w:rsidRDefault="001868D4" w:rsidP="001868D4">
            <w:pPr>
              <w:jc w:val="center"/>
            </w:pPr>
            <w:r w:rsidRPr="00AD3B55">
              <w:t>456924.59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28F1E" w14:textId="77777777" w:rsidR="001868D4" w:rsidRPr="00AD3B55" w:rsidRDefault="001868D4" w:rsidP="001868D4">
            <w:pPr>
              <w:jc w:val="center"/>
            </w:pPr>
            <w:r w:rsidRPr="00AD3B55">
              <w:t>3288863.73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5CF8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85AA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58DA0BD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7B6B1" w14:textId="77777777" w:rsidR="001868D4" w:rsidRPr="00AD3B55" w:rsidRDefault="001868D4" w:rsidP="001868D4">
            <w:pPr>
              <w:jc w:val="center"/>
            </w:pPr>
            <w:r w:rsidRPr="00AD3B55">
              <w:t>32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867F6" w14:textId="77777777" w:rsidR="001868D4" w:rsidRPr="00AD3B55" w:rsidRDefault="001868D4" w:rsidP="001868D4">
            <w:pPr>
              <w:jc w:val="center"/>
            </w:pPr>
            <w:r w:rsidRPr="00AD3B55">
              <w:t>456934.66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92307" w14:textId="77777777" w:rsidR="001868D4" w:rsidRPr="00AD3B55" w:rsidRDefault="001868D4" w:rsidP="001868D4">
            <w:pPr>
              <w:jc w:val="center"/>
            </w:pPr>
            <w:r w:rsidRPr="00AD3B55">
              <w:t>3288775.13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1BB81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3165D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ACE3CFE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C39EB" w14:textId="77777777" w:rsidR="001868D4" w:rsidRPr="00AD3B55" w:rsidRDefault="001868D4" w:rsidP="001868D4">
            <w:pPr>
              <w:jc w:val="center"/>
            </w:pPr>
            <w:r w:rsidRPr="00AD3B55">
              <w:t>33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6D33F" w14:textId="77777777" w:rsidR="001868D4" w:rsidRPr="00AD3B55" w:rsidRDefault="001868D4" w:rsidP="001868D4">
            <w:pPr>
              <w:jc w:val="center"/>
            </w:pPr>
            <w:r w:rsidRPr="00AD3B55">
              <w:t>456918.13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300CA" w14:textId="77777777" w:rsidR="001868D4" w:rsidRPr="00AD3B55" w:rsidRDefault="001868D4" w:rsidP="001868D4">
            <w:pPr>
              <w:jc w:val="center"/>
            </w:pPr>
            <w:r w:rsidRPr="00AD3B55">
              <w:t>3288772.25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2043F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9CDF0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7A9380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696B8" w14:textId="77777777" w:rsidR="001868D4" w:rsidRPr="00AD3B55" w:rsidRDefault="001868D4" w:rsidP="001868D4">
            <w:pPr>
              <w:jc w:val="center"/>
            </w:pPr>
            <w:r w:rsidRPr="00AD3B55">
              <w:t>34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0DE65" w14:textId="77777777" w:rsidR="001868D4" w:rsidRPr="00AD3B55" w:rsidRDefault="001868D4" w:rsidP="001868D4">
            <w:pPr>
              <w:jc w:val="center"/>
            </w:pPr>
            <w:r w:rsidRPr="00AD3B55">
              <w:t>456918.54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A274" w14:textId="77777777" w:rsidR="001868D4" w:rsidRPr="00AD3B55" w:rsidRDefault="001868D4" w:rsidP="001868D4">
            <w:pPr>
              <w:jc w:val="center"/>
            </w:pPr>
            <w:r w:rsidRPr="00AD3B55">
              <w:t>3288769.46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52D34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427D6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341F18F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62A20" w14:textId="77777777" w:rsidR="001868D4" w:rsidRPr="00AD3B55" w:rsidRDefault="001868D4" w:rsidP="001868D4">
            <w:pPr>
              <w:jc w:val="center"/>
            </w:pPr>
            <w:r w:rsidRPr="00AD3B55">
              <w:t>35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AC419" w14:textId="77777777" w:rsidR="001868D4" w:rsidRPr="00AD3B55" w:rsidRDefault="001868D4" w:rsidP="001868D4">
            <w:pPr>
              <w:jc w:val="center"/>
            </w:pPr>
            <w:r w:rsidRPr="00AD3B55">
              <w:t>456936.20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CEF1" w14:textId="77777777" w:rsidR="001868D4" w:rsidRPr="00AD3B55" w:rsidRDefault="001868D4" w:rsidP="001868D4">
            <w:pPr>
              <w:jc w:val="center"/>
            </w:pPr>
            <w:r w:rsidRPr="00AD3B55">
              <w:t>3288772.37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CE7EA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D94C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01CE769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B03B" w14:textId="77777777" w:rsidR="001868D4" w:rsidRPr="00AD3B55" w:rsidRDefault="001868D4" w:rsidP="001868D4">
            <w:pPr>
              <w:jc w:val="center"/>
            </w:pPr>
            <w:r w:rsidRPr="00AD3B55">
              <w:t>36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1712B" w14:textId="77777777" w:rsidR="001868D4" w:rsidRPr="00AD3B55" w:rsidRDefault="001868D4" w:rsidP="001868D4">
            <w:pPr>
              <w:jc w:val="center"/>
            </w:pPr>
            <w:r w:rsidRPr="00AD3B55">
              <w:t>456926.15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F3123" w14:textId="77777777" w:rsidR="001868D4" w:rsidRPr="00AD3B55" w:rsidRDefault="001868D4" w:rsidP="001868D4">
            <w:pPr>
              <w:jc w:val="center"/>
            </w:pPr>
            <w:r w:rsidRPr="00AD3B55">
              <w:t>3288863.85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D1468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49175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92A6649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65992" w14:textId="77777777" w:rsidR="001868D4" w:rsidRPr="00AD3B55" w:rsidRDefault="001868D4" w:rsidP="001868D4">
            <w:pPr>
              <w:jc w:val="center"/>
            </w:pPr>
            <w:r w:rsidRPr="00AD3B55">
              <w:t>37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7193E" w14:textId="77777777" w:rsidR="001868D4" w:rsidRPr="00AD3B55" w:rsidRDefault="001868D4" w:rsidP="001868D4">
            <w:pPr>
              <w:jc w:val="center"/>
            </w:pPr>
            <w:r w:rsidRPr="00AD3B55">
              <w:t>456926.16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5AA1" w14:textId="77777777" w:rsidR="001868D4" w:rsidRPr="00AD3B55" w:rsidRDefault="001868D4" w:rsidP="001868D4">
            <w:pPr>
              <w:jc w:val="center"/>
            </w:pPr>
            <w:r w:rsidRPr="00AD3B55">
              <w:t>3288879.11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BD1C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0C74C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6AA0853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2B06C" w14:textId="77777777" w:rsidR="001868D4" w:rsidRPr="00AD3B55" w:rsidRDefault="001868D4" w:rsidP="001868D4">
            <w:pPr>
              <w:jc w:val="center"/>
            </w:pPr>
            <w:r w:rsidRPr="00AD3B55">
              <w:t>38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6F807" w14:textId="77777777" w:rsidR="001868D4" w:rsidRPr="00AD3B55" w:rsidRDefault="001868D4" w:rsidP="001868D4">
            <w:pPr>
              <w:jc w:val="center"/>
            </w:pPr>
            <w:r w:rsidRPr="00AD3B55">
              <w:t>456923.67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5E163" w14:textId="77777777" w:rsidR="001868D4" w:rsidRPr="00AD3B55" w:rsidRDefault="001868D4" w:rsidP="001868D4">
            <w:pPr>
              <w:jc w:val="center"/>
            </w:pPr>
            <w:r w:rsidRPr="00AD3B55">
              <w:t>3288890.27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45952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38E23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65F1F0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296A6" w14:textId="77777777" w:rsidR="001868D4" w:rsidRPr="00AD3B55" w:rsidRDefault="001868D4" w:rsidP="001868D4">
            <w:pPr>
              <w:jc w:val="center"/>
            </w:pPr>
            <w:r w:rsidRPr="00AD3B55">
              <w:t>39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A1CB8" w14:textId="77777777" w:rsidR="001868D4" w:rsidRPr="00AD3B55" w:rsidRDefault="001868D4" w:rsidP="001868D4">
            <w:pPr>
              <w:jc w:val="center"/>
            </w:pPr>
            <w:r w:rsidRPr="00AD3B55">
              <w:t>456920.34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CA472" w14:textId="77777777" w:rsidR="001868D4" w:rsidRPr="00AD3B55" w:rsidRDefault="001868D4" w:rsidP="001868D4">
            <w:pPr>
              <w:jc w:val="center"/>
            </w:pPr>
            <w:r w:rsidRPr="00AD3B55">
              <w:t>3288920.01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D8EF0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921D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247B11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5333E" w14:textId="77777777" w:rsidR="001868D4" w:rsidRPr="00AD3B55" w:rsidRDefault="001868D4" w:rsidP="001868D4">
            <w:pPr>
              <w:jc w:val="center"/>
            </w:pPr>
            <w:r w:rsidRPr="00AD3B55">
              <w:t>40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BAF1C" w14:textId="77777777" w:rsidR="001868D4" w:rsidRPr="00AD3B55" w:rsidRDefault="001868D4" w:rsidP="001868D4">
            <w:pPr>
              <w:jc w:val="center"/>
            </w:pPr>
            <w:r w:rsidRPr="00AD3B55">
              <w:t>456919.01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999FD" w14:textId="77777777" w:rsidR="001868D4" w:rsidRPr="00AD3B55" w:rsidRDefault="001868D4" w:rsidP="001868D4">
            <w:pPr>
              <w:jc w:val="center"/>
            </w:pPr>
            <w:r w:rsidRPr="00AD3B55">
              <w:t>3288925.67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706D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6E68F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6C81D28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0F76D" w14:textId="77777777" w:rsidR="001868D4" w:rsidRPr="00AD3B55" w:rsidRDefault="001868D4" w:rsidP="001868D4">
            <w:pPr>
              <w:jc w:val="center"/>
            </w:pPr>
            <w:r w:rsidRPr="00AD3B55">
              <w:t>41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0DC0D" w14:textId="77777777" w:rsidR="001868D4" w:rsidRPr="00AD3B55" w:rsidRDefault="001868D4" w:rsidP="001868D4">
            <w:pPr>
              <w:jc w:val="center"/>
            </w:pPr>
            <w:r w:rsidRPr="00AD3B55">
              <w:t>456914.10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6B530" w14:textId="77777777" w:rsidR="001868D4" w:rsidRPr="00AD3B55" w:rsidRDefault="001868D4" w:rsidP="001868D4">
            <w:pPr>
              <w:jc w:val="center"/>
            </w:pPr>
            <w:r w:rsidRPr="00AD3B55">
              <w:t>3288963.58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1E3CD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D28EE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C98AE85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7A8C" w14:textId="77777777" w:rsidR="001868D4" w:rsidRPr="00AD3B55" w:rsidRDefault="001868D4" w:rsidP="001868D4">
            <w:pPr>
              <w:jc w:val="center"/>
            </w:pPr>
            <w:r w:rsidRPr="00AD3B55">
              <w:t>42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11FBB" w14:textId="77777777" w:rsidR="001868D4" w:rsidRPr="00AD3B55" w:rsidRDefault="001868D4" w:rsidP="001868D4">
            <w:pPr>
              <w:jc w:val="center"/>
            </w:pPr>
            <w:r w:rsidRPr="00AD3B55">
              <w:t>456914.11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B1EB9" w14:textId="77777777" w:rsidR="001868D4" w:rsidRPr="00AD3B55" w:rsidRDefault="001868D4" w:rsidP="001868D4">
            <w:pPr>
              <w:jc w:val="center"/>
            </w:pPr>
            <w:r w:rsidRPr="00AD3B55">
              <w:t>3288980.50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69E96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EB23E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B48BDB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BEE6C" w14:textId="77777777" w:rsidR="001868D4" w:rsidRPr="00AD3B55" w:rsidRDefault="001868D4" w:rsidP="001868D4">
            <w:pPr>
              <w:jc w:val="center"/>
            </w:pPr>
            <w:r w:rsidRPr="00AD3B55">
              <w:t>43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6715C" w14:textId="77777777" w:rsidR="001868D4" w:rsidRPr="00AD3B55" w:rsidRDefault="001868D4" w:rsidP="001868D4">
            <w:pPr>
              <w:jc w:val="center"/>
            </w:pPr>
            <w:r w:rsidRPr="00AD3B55">
              <w:t>456908.10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7C53E" w14:textId="77777777" w:rsidR="001868D4" w:rsidRPr="00AD3B55" w:rsidRDefault="001868D4" w:rsidP="001868D4">
            <w:pPr>
              <w:jc w:val="center"/>
            </w:pPr>
            <w:r w:rsidRPr="00AD3B55">
              <w:t>3288999.40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6A7CD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039DE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51FD28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B9B7" w14:textId="77777777" w:rsidR="001868D4" w:rsidRPr="00AD3B55" w:rsidRDefault="001868D4" w:rsidP="001868D4">
            <w:pPr>
              <w:jc w:val="center"/>
            </w:pPr>
            <w:r w:rsidRPr="00AD3B55">
              <w:t>44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E84D5" w14:textId="77777777" w:rsidR="001868D4" w:rsidRPr="00AD3B55" w:rsidRDefault="001868D4" w:rsidP="001868D4">
            <w:pPr>
              <w:jc w:val="center"/>
            </w:pPr>
            <w:r w:rsidRPr="00AD3B55">
              <w:t>456904.61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ADA0A" w14:textId="77777777" w:rsidR="001868D4" w:rsidRPr="00AD3B55" w:rsidRDefault="001868D4" w:rsidP="001868D4">
            <w:pPr>
              <w:jc w:val="center"/>
            </w:pPr>
            <w:r w:rsidRPr="00AD3B55">
              <w:t>3289022.97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B7260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F7DF4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6623F27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B890A" w14:textId="77777777" w:rsidR="001868D4" w:rsidRPr="00AD3B55" w:rsidRDefault="001868D4" w:rsidP="001868D4">
            <w:pPr>
              <w:jc w:val="center"/>
            </w:pPr>
            <w:r w:rsidRPr="00AD3B55">
              <w:t>45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506E0" w14:textId="77777777" w:rsidR="001868D4" w:rsidRPr="00AD3B55" w:rsidRDefault="001868D4" w:rsidP="001868D4">
            <w:pPr>
              <w:jc w:val="center"/>
            </w:pPr>
            <w:r w:rsidRPr="00AD3B55">
              <w:t>456897.69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5625F" w14:textId="77777777" w:rsidR="001868D4" w:rsidRPr="00AD3B55" w:rsidRDefault="001868D4" w:rsidP="001868D4">
            <w:pPr>
              <w:jc w:val="center"/>
            </w:pPr>
            <w:r w:rsidRPr="00AD3B55">
              <w:t>3289075.08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8ED2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2D140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700240A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D9B6B" w14:textId="77777777" w:rsidR="001868D4" w:rsidRPr="00AD3B55" w:rsidRDefault="001868D4" w:rsidP="001868D4">
            <w:pPr>
              <w:jc w:val="center"/>
            </w:pPr>
            <w:r w:rsidRPr="00AD3B55">
              <w:t>46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00462" w14:textId="77777777" w:rsidR="001868D4" w:rsidRPr="00AD3B55" w:rsidRDefault="001868D4" w:rsidP="001868D4">
            <w:pPr>
              <w:jc w:val="center"/>
            </w:pPr>
            <w:r w:rsidRPr="00AD3B55">
              <w:t>457049.92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4D307" w14:textId="77777777" w:rsidR="001868D4" w:rsidRPr="00AD3B55" w:rsidRDefault="001868D4" w:rsidP="001868D4">
            <w:pPr>
              <w:jc w:val="center"/>
            </w:pPr>
            <w:r w:rsidRPr="00AD3B55">
              <w:t>3289097.52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0B2EC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CD97C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57E17D8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3841A" w14:textId="77777777" w:rsidR="001868D4" w:rsidRPr="00AD3B55" w:rsidRDefault="001868D4" w:rsidP="001868D4">
            <w:pPr>
              <w:jc w:val="center"/>
            </w:pPr>
            <w:r w:rsidRPr="00AD3B55">
              <w:t>47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FA592" w14:textId="77777777" w:rsidR="001868D4" w:rsidRPr="00AD3B55" w:rsidRDefault="001868D4" w:rsidP="001868D4">
            <w:pPr>
              <w:jc w:val="center"/>
            </w:pPr>
            <w:r w:rsidRPr="00AD3B55">
              <w:t>457133.72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FC0DB" w14:textId="77777777" w:rsidR="001868D4" w:rsidRPr="00AD3B55" w:rsidRDefault="001868D4" w:rsidP="001868D4">
            <w:pPr>
              <w:jc w:val="center"/>
            </w:pPr>
            <w:r w:rsidRPr="00AD3B55">
              <w:t>3289110.80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68432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A6EEC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A971297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59794" w14:textId="77777777" w:rsidR="001868D4" w:rsidRPr="00AD3B55" w:rsidRDefault="001868D4" w:rsidP="001868D4">
            <w:pPr>
              <w:jc w:val="center"/>
            </w:pPr>
            <w:r w:rsidRPr="00AD3B55">
              <w:t>48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4E7FF" w14:textId="77777777" w:rsidR="001868D4" w:rsidRPr="00AD3B55" w:rsidRDefault="001868D4" w:rsidP="001868D4">
            <w:pPr>
              <w:jc w:val="center"/>
            </w:pPr>
            <w:r w:rsidRPr="00AD3B55">
              <w:t>457457.02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51CAC" w14:textId="77777777" w:rsidR="001868D4" w:rsidRPr="00AD3B55" w:rsidRDefault="001868D4" w:rsidP="001868D4">
            <w:pPr>
              <w:jc w:val="center"/>
            </w:pPr>
            <w:r w:rsidRPr="00AD3B55">
              <w:t>3289166.27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9AFDA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C0EF8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0818AFA2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1042D" w14:textId="77777777" w:rsidR="001868D4" w:rsidRPr="00AD3B55" w:rsidRDefault="001868D4" w:rsidP="001868D4">
            <w:pPr>
              <w:jc w:val="center"/>
            </w:pPr>
            <w:r w:rsidRPr="00AD3B55">
              <w:t>49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D33E" w14:textId="77777777" w:rsidR="001868D4" w:rsidRPr="00AD3B55" w:rsidRDefault="001868D4" w:rsidP="001868D4">
            <w:pPr>
              <w:jc w:val="center"/>
            </w:pPr>
            <w:r w:rsidRPr="00AD3B55">
              <w:t>457503.06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9C167" w14:textId="77777777" w:rsidR="001868D4" w:rsidRPr="00AD3B55" w:rsidRDefault="001868D4" w:rsidP="001868D4">
            <w:pPr>
              <w:jc w:val="center"/>
            </w:pPr>
            <w:r w:rsidRPr="00AD3B55">
              <w:t>3289172.80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D3D29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01A95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2FFD07BF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683BD" w14:textId="77777777" w:rsidR="001868D4" w:rsidRPr="00AD3B55" w:rsidRDefault="001868D4" w:rsidP="001868D4">
            <w:pPr>
              <w:jc w:val="center"/>
            </w:pPr>
            <w:r w:rsidRPr="00AD3B55">
              <w:t>50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8B1BE" w14:textId="77777777" w:rsidR="001868D4" w:rsidRPr="00AD3B55" w:rsidRDefault="001868D4" w:rsidP="001868D4">
            <w:pPr>
              <w:jc w:val="center"/>
            </w:pPr>
            <w:r w:rsidRPr="00AD3B55">
              <w:t>457653.83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795D2" w14:textId="77777777" w:rsidR="001868D4" w:rsidRPr="00AD3B55" w:rsidRDefault="001868D4" w:rsidP="001868D4">
            <w:pPr>
              <w:jc w:val="center"/>
            </w:pPr>
            <w:r w:rsidRPr="00AD3B55">
              <w:t>3289189.59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B8449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ECD0B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620493E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F01AE" w14:textId="77777777" w:rsidR="001868D4" w:rsidRPr="00AD3B55" w:rsidRDefault="001868D4" w:rsidP="001868D4">
            <w:pPr>
              <w:jc w:val="center"/>
            </w:pPr>
            <w:r w:rsidRPr="00AD3B55">
              <w:t>51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03B23" w14:textId="77777777" w:rsidR="001868D4" w:rsidRPr="00AD3B55" w:rsidRDefault="001868D4" w:rsidP="001868D4">
            <w:pPr>
              <w:jc w:val="center"/>
            </w:pPr>
            <w:r w:rsidRPr="00AD3B55">
              <w:t>457729.03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A022" w14:textId="77777777" w:rsidR="001868D4" w:rsidRPr="00AD3B55" w:rsidRDefault="001868D4" w:rsidP="001868D4">
            <w:pPr>
              <w:jc w:val="center"/>
            </w:pPr>
            <w:r w:rsidRPr="00AD3B55">
              <w:t>3289208.21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0F9D7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D7D81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4E9D0F3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0CA8" w14:textId="77777777" w:rsidR="001868D4" w:rsidRPr="00AD3B55" w:rsidRDefault="001868D4" w:rsidP="001868D4">
            <w:pPr>
              <w:jc w:val="center"/>
            </w:pPr>
            <w:r w:rsidRPr="00AD3B55">
              <w:t>52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474C7" w14:textId="77777777" w:rsidR="001868D4" w:rsidRPr="00AD3B55" w:rsidRDefault="001868D4" w:rsidP="001868D4">
            <w:pPr>
              <w:jc w:val="center"/>
            </w:pPr>
            <w:r w:rsidRPr="00AD3B55">
              <w:t>457737.17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0D7C7" w14:textId="77777777" w:rsidR="001868D4" w:rsidRPr="00AD3B55" w:rsidRDefault="001868D4" w:rsidP="001868D4">
            <w:pPr>
              <w:jc w:val="center"/>
            </w:pPr>
            <w:r w:rsidRPr="00AD3B55">
              <w:t>3289208.10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ACD5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D426A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10D75D84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1B819" w14:textId="77777777" w:rsidR="001868D4" w:rsidRPr="00AD3B55" w:rsidRDefault="001868D4" w:rsidP="001868D4">
            <w:pPr>
              <w:jc w:val="center"/>
            </w:pPr>
            <w:r w:rsidRPr="00AD3B55">
              <w:t>53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44F1" w14:textId="77777777" w:rsidR="001868D4" w:rsidRPr="00AD3B55" w:rsidRDefault="001868D4" w:rsidP="001868D4">
            <w:pPr>
              <w:jc w:val="center"/>
            </w:pPr>
            <w:r w:rsidRPr="00AD3B55">
              <w:t>457834.99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8B51" w14:textId="77777777" w:rsidR="001868D4" w:rsidRPr="00AD3B55" w:rsidRDefault="001868D4" w:rsidP="001868D4">
            <w:pPr>
              <w:jc w:val="center"/>
            </w:pPr>
            <w:r w:rsidRPr="00AD3B55">
              <w:t>3289225.82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A45A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FE955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3E5068B0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B3957" w14:textId="77777777" w:rsidR="001868D4" w:rsidRPr="00AD3B55" w:rsidRDefault="001868D4" w:rsidP="001868D4">
            <w:pPr>
              <w:jc w:val="center"/>
            </w:pPr>
            <w:r w:rsidRPr="00AD3B55">
              <w:t>54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394C5" w14:textId="77777777" w:rsidR="001868D4" w:rsidRPr="00AD3B55" w:rsidRDefault="001868D4" w:rsidP="001868D4">
            <w:pPr>
              <w:jc w:val="center"/>
            </w:pPr>
            <w:r w:rsidRPr="00AD3B55">
              <w:t>457840.59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F456C" w14:textId="77777777" w:rsidR="001868D4" w:rsidRPr="00AD3B55" w:rsidRDefault="001868D4" w:rsidP="001868D4">
            <w:pPr>
              <w:jc w:val="center"/>
            </w:pPr>
            <w:r w:rsidRPr="00AD3B55">
              <w:t>3289228.24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723BD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2EBE4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65B9842E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D0048" w14:textId="77777777" w:rsidR="001868D4" w:rsidRPr="00AD3B55" w:rsidRDefault="001868D4" w:rsidP="001868D4">
            <w:pPr>
              <w:jc w:val="center"/>
            </w:pPr>
            <w:r w:rsidRPr="00AD3B55">
              <w:t>55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0838E" w14:textId="77777777" w:rsidR="001868D4" w:rsidRPr="00AD3B55" w:rsidRDefault="001868D4" w:rsidP="001868D4">
            <w:pPr>
              <w:jc w:val="center"/>
            </w:pPr>
            <w:r w:rsidRPr="00AD3B55">
              <w:t>458017.30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3974F" w14:textId="77777777" w:rsidR="001868D4" w:rsidRPr="00AD3B55" w:rsidRDefault="001868D4" w:rsidP="001868D4">
            <w:pPr>
              <w:jc w:val="center"/>
            </w:pPr>
            <w:r w:rsidRPr="00AD3B55">
              <w:t>3289247.32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0786E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8FFC8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4544CFEC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0C177" w14:textId="77777777" w:rsidR="001868D4" w:rsidRPr="00AD3B55" w:rsidRDefault="001868D4" w:rsidP="001868D4">
            <w:pPr>
              <w:jc w:val="center"/>
            </w:pPr>
            <w:r w:rsidRPr="00AD3B55">
              <w:t>56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AA329" w14:textId="77777777" w:rsidR="001868D4" w:rsidRPr="00AD3B55" w:rsidRDefault="001868D4" w:rsidP="001868D4">
            <w:pPr>
              <w:jc w:val="center"/>
            </w:pPr>
            <w:r w:rsidRPr="00AD3B55">
              <w:t>458149.04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226D4" w14:textId="77777777" w:rsidR="001868D4" w:rsidRPr="00AD3B55" w:rsidRDefault="001868D4" w:rsidP="001868D4">
            <w:pPr>
              <w:jc w:val="center"/>
            </w:pPr>
            <w:r w:rsidRPr="00AD3B55">
              <w:t>3289266.50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38B5" w14:textId="77777777" w:rsidR="001868D4" w:rsidRPr="006E6DD2" w:rsidRDefault="001868D4" w:rsidP="001868D4">
            <w:pPr>
              <w:jc w:val="center"/>
            </w:pPr>
            <w:r w:rsidRPr="006E6DD2"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4393E" w14:textId="77777777" w:rsidR="001868D4" w:rsidRDefault="001868D4" w:rsidP="001868D4">
            <w:pPr>
              <w:jc w:val="center"/>
            </w:pPr>
            <w:r w:rsidRPr="006E6DD2">
              <w:t>–</w:t>
            </w:r>
          </w:p>
        </w:tc>
      </w:tr>
      <w:tr w:rsidR="001868D4" w:rsidRPr="006602CA" w14:paraId="588E8F11" w14:textId="77777777" w:rsidTr="00995224">
        <w:trPr>
          <w:gridAfter w:val="1"/>
          <w:wAfter w:w="219" w:type="dxa"/>
          <w:trHeight w:val="54"/>
          <w:jc w:val="center"/>
        </w:trPr>
        <w:tc>
          <w:tcPr>
            <w:tcW w:w="2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966C0" w14:textId="77777777" w:rsidR="001868D4" w:rsidRPr="00AD3B55" w:rsidRDefault="001868D4" w:rsidP="001868D4">
            <w:pPr>
              <w:jc w:val="center"/>
            </w:pPr>
            <w:r w:rsidRPr="00AD3B55"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7C1AB" w14:textId="77777777" w:rsidR="001868D4" w:rsidRPr="00AD3B55" w:rsidRDefault="001868D4" w:rsidP="001868D4">
            <w:pPr>
              <w:jc w:val="center"/>
            </w:pPr>
            <w:r w:rsidRPr="00AD3B55">
              <w:t>458321.52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DA8F1" w14:textId="77777777" w:rsidR="001868D4" w:rsidRDefault="001868D4" w:rsidP="001868D4">
            <w:pPr>
              <w:jc w:val="center"/>
            </w:pPr>
            <w:r w:rsidRPr="00AD3B55">
              <w:t>3289293.77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70E01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0.10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0F7C8" w14:textId="77777777" w:rsidR="001868D4" w:rsidRPr="00FF5EFE" w:rsidRDefault="001868D4" w:rsidP="001868D4">
            <w:pPr>
              <w:spacing w:line="256" w:lineRule="auto"/>
              <w:jc w:val="center"/>
              <w:rPr>
                <w:lang w:eastAsia="en-US"/>
              </w:rPr>
            </w:pPr>
            <w:r w:rsidRPr="00FF5EFE">
              <w:rPr>
                <w:lang w:eastAsia="en-US"/>
              </w:rPr>
              <w:t>–</w:t>
            </w:r>
          </w:p>
        </w:tc>
      </w:tr>
      <w:tr w:rsidR="002E69BF" w:rsidRPr="005B4876" w14:paraId="34C0184B" w14:textId="77777777" w:rsidTr="00995224">
        <w:tblPrEx>
          <w:jc w:val="left"/>
          <w:tblLook w:val="01E0" w:firstRow="1" w:lastRow="1" w:firstColumn="1" w:lastColumn="1" w:noHBand="0" w:noVBand="0"/>
        </w:tblPrEx>
        <w:trPr>
          <w:gridBefore w:val="1"/>
          <w:wBefore w:w="250" w:type="dxa"/>
        </w:trPr>
        <w:tc>
          <w:tcPr>
            <w:tcW w:w="97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137017" w14:textId="77777777" w:rsidR="002E69BF" w:rsidRPr="006519C1" w:rsidRDefault="002E69BF" w:rsidP="00FB7901">
            <w:pPr>
              <w:pageBreakBefore/>
              <w:jc w:val="center"/>
            </w:pPr>
          </w:p>
        </w:tc>
      </w:tr>
      <w:tr w:rsidR="002E69BF" w:rsidRPr="005B4876" w14:paraId="41808865" w14:textId="77777777" w:rsidTr="00995224">
        <w:tblPrEx>
          <w:jc w:val="left"/>
          <w:tblLook w:val="01E0" w:firstRow="1" w:lastRow="1" w:firstColumn="1" w:lastColumn="1" w:noHBand="0" w:noVBand="0"/>
        </w:tblPrEx>
        <w:trPr>
          <w:gridBefore w:val="1"/>
          <w:wBefore w:w="250" w:type="dxa"/>
          <w:trHeight w:hRule="exact" w:val="722"/>
        </w:trPr>
        <w:tc>
          <w:tcPr>
            <w:tcW w:w="9780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70CB7D" w14:textId="45EC445D" w:rsidR="00995224" w:rsidRPr="00AF407B" w:rsidRDefault="00000000" w:rsidP="00995224">
            <w:pPr>
              <w:ind w:left="741" w:hanging="741"/>
              <w:jc w:val="center"/>
              <w:rPr>
                <w:b/>
              </w:rPr>
            </w:pPr>
            <w:r>
              <w:rPr>
                <w:b/>
                <w:noProof/>
              </w:rPr>
              <w:pict w14:anchorId="14078B0A">
                <v:rect id="_x0000_s2096" style="position:absolute;left:0;text-align:left;margin-left:82.7pt;margin-top:2.5pt;width:295.45pt;height:26.5pt;z-index:251659264;mso-position-horizontal-relative:text;mso-position-vertical-relative:text" fillcolor="white [3212]" strokecolor="white [3212]"/>
              </w:pict>
            </w:r>
            <w:r w:rsidR="00EC4254" w:rsidRPr="00EC4254">
              <w:rPr>
                <w:b/>
              </w:rPr>
              <w:t xml:space="preserve">Схема расположения публичного сервитута </w:t>
            </w:r>
          </w:p>
          <w:p w14:paraId="2A3B56E0" w14:textId="77777777" w:rsidR="00E24D8E" w:rsidRPr="00AF407B" w:rsidRDefault="00E24D8E" w:rsidP="00134A25">
            <w:pPr>
              <w:jc w:val="center"/>
              <w:rPr>
                <w:b/>
              </w:rPr>
            </w:pPr>
          </w:p>
        </w:tc>
      </w:tr>
      <w:tr w:rsidR="00742330" w:rsidRPr="005B4876" w14:paraId="6756D7F2" w14:textId="77777777" w:rsidTr="00995224">
        <w:tblPrEx>
          <w:jc w:val="left"/>
          <w:tblLook w:val="01E0" w:firstRow="1" w:lastRow="1" w:firstColumn="1" w:lastColumn="1" w:noHBand="0" w:noVBand="0"/>
        </w:tblPrEx>
        <w:trPr>
          <w:gridBefore w:val="1"/>
          <w:wBefore w:w="250" w:type="dxa"/>
          <w:trHeight w:val="126"/>
        </w:trPr>
        <w:tc>
          <w:tcPr>
            <w:tcW w:w="9780" w:type="dxa"/>
            <w:gridSpan w:val="6"/>
            <w:tcBorders>
              <w:bottom w:val="nil"/>
            </w:tcBorders>
            <w:vAlign w:val="bottom"/>
          </w:tcPr>
          <w:p w14:paraId="7AFD6D4B" w14:textId="77777777" w:rsidR="00742330" w:rsidRPr="00216913" w:rsidRDefault="00742330" w:rsidP="0054169C">
            <w:pPr>
              <w:rPr>
                <w:noProof/>
              </w:rPr>
            </w:pPr>
          </w:p>
        </w:tc>
      </w:tr>
      <w:tr w:rsidR="0054169C" w:rsidRPr="005B4876" w14:paraId="3396195D" w14:textId="77777777" w:rsidTr="00995224">
        <w:tblPrEx>
          <w:jc w:val="left"/>
          <w:tblLook w:val="01E0" w:firstRow="1" w:lastRow="1" w:firstColumn="1" w:lastColumn="1" w:noHBand="0" w:noVBand="0"/>
        </w:tblPrEx>
        <w:trPr>
          <w:gridBefore w:val="1"/>
          <w:wBefore w:w="250" w:type="dxa"/>
          <w:trHeight w:val="10739"/>
        </w:trPr>
        <w:tc>
          <w:tcPr>
            <w:tcW w:w="9780" w:type="dxa"/>
            <w:gridSpan w:val="6"/>
            <w:tcBorders>
              <w:top w:val="nil"/>
              <w:bottom w:val="nil"/>
            </w:tcBorders>
            <w:vAlign w:val="center"/>
          </w:tcPr>
          <w:p w14:paraId="09A748F1" w14:textId="77777777" w:rsidR="001F54EB" w:rsidRDefault="00D97AF4" w:rsidP="0028603D">
            <w:r>
              <w:rPr>
                <w:noProof/>
              </w:rPr>
              <w:drawing>
                <wp:inline distT="0" distB="0" distL="0" distR="0" wp14:anchorId="72380F7A" wp14:editId="6BB6B17B">
                  <wp:extent cx="6073140" cy="66389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схема пс вар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140" cy="663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5F9D9" w14:textId="77777777" w:rsidR="000B59BC" w:rsidRDefault="000B59BC" w:rsidP="001F54EB">
            <w:pPr>
              <w:pStyle w:val="Default"/>
              <w:rPr>
                <w:b/>
                <w:bCs/>
                <w:sz w:val="23"/>
                <w:szCs w:val="23"/>
              </w:rPr>
            </w:pPr>
          </w:p>
          <w:p w14:paraId="076EF1CC" w14:textId="77777777" w:rsidR="001F54EB" w:rsidRDefault="00000000" w:rsidP="001F54EB">
            <w:r>
              <w:rPr>
                <w:noProof/>
              </w:rPr>
              <w:pict w14:anchorId="5AC3A6C1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2094" type="#_x0000_t202" style="position:absolute;margin-left:-375.45pt;margin-top:10.9pt;width:366.75pt;height:63.6pt;z-index:251658240;visibility:visible;mso-wrap-style:square;mso-width-percent:0;mso-wrap-distance-left:9pt;mso-wrap-distance-top:3.6pt;mso-wrap-distance-right:9pt;mso-wrap-distance-bottom:3.6pt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" stroked="f">
                  <v:textbox style="mso-next-textbox:#Надпись 2">
                    <w:txbxContent>
                      <w:p w14:paraId="13339F56" w14:textId="77777777" w:rsidR="000B59BC" w:rsidRDefault="000B59BC" w:rsidP="000B59BC">
                        <w:pPr>
                          <w:spacing w:line="276" w:lineRule="auto"/>
                          <w:jc w:val="both"/>
                          <w:rPr>
                            <w:sz w:val="23"/>
                            <w:szCs w:val="23"/>
                          </w:rPr>
                        </w:pPr>
                        <w:r>
                          <w:rPr>
                            <w:b/>
                            <w:bCs/>
                            <w:sz w:val="23"/>
                            <w:szCs w:val="23"/>
                          </w:rPr>
                          <w:t xml:space="preserve">Условные обозначения: </w:t>
                        </w:r>
                      </w:p>
                      <w:p w14:paraId="3E746E19" w14:textId="77777777" w:rsidR="000B59BC" w:rsidRDefault="000B59BC" w:rsidP="000B59BC">
                        <w:pPr>
                          <w:spacing w:line="276" w:lineRule="auto"/>
                          <w:jc w:val="both"/>
                          <w:rPr>
                            <w:b/>
                            <w:color w:val="FF0000"/>
                            <w:sz w:val="23"/>
                            <w:szCs w:val="23"/>
                          </w:rPr>
                        </w:pPr>
                        <w:r>
                          <w:rPr>
                            <w:b/>
                            <w:color w:val="FF0000"/>
                            <w:sz w:val="28"/>
                            <w:szCs w:val="23"/>
                          </w:rPr>
                          <w:t>_______</w:t>
                        </w:r>
                        <w:r>
                          <w:rPr>
                            <w:b/>
                            <w:color w:val="FF0000"/>
                            <w:sz w:val="23"/>
                            <w:szCs w:val="23"/>
                          </w:rPr>
                          <w:t xml:space="preserve"> </w:t>
                        </w:r>
                        <w:r>
                          <w:rPr>
                            <w:sz w:val="23"/>
                            <w:szCs w:val="23"/>
                          </w:rPr>
                          <w:t xml:space="preserve">-граница публичного сервитута </w:t>
                        </w:r>
                      </w:p>
                      <w:p w14:paraId="13B09658" w14:textId="77777777" w:rsidR="000B59BC" w:rsidRPr="00C0477E" w:rsidRDefault="000B59BC" w:rsidP="000B59BC">
                        <w:pPr>
                          <w:spacing w:line="276" w:lineRule="auto"/>
                          <w:jc w:val="both"/>
                          <w:rPr>
                            <w:color w:val="538DD3"/>
                            <w:sz w:val="23"/>
                            <w:szCs w:val="23"/>
                          </w:rPr>
                        </w:pPr>
                        <w:r w:rsidRPr="00341429">
                          <w:rPr>
                            <w:sz w:val="23"/>
                            <w:szCs w:val="23"/>
                          </w:rPr>
                          <w:t>________</w:t>
                        </w:r>
                        <w:r>
                          <w:rPr>
                            <w:color w:val="538DD3"/>
                            <w:sz w:val="23"/>
                            <w:szCs w:val="23"/>
                          </w:rPr>
                          <w:t xml:space="preserve"> </w:t>
                        </w:r>
                        <w:r>
                          <w:rPr>
                            <w:sz w:val="23"/>
                            <w:szCs w:val="23"/>
                          </w:rPr>
                          <w:t xml:space="preserve">- граница земельного участка по сведениям ЕГРН </w:t>
                        </w:r>
                      </w:p>
                      <w:p w14:paraId="7884589A" w14:textId="77777777" w:rsidR="000B59BC" w:rsidRDefault="000B59BC" w:rsidP="000B59BC"/>
                    </w:txbxContent>
                  </v:textbox>
                  <w10:wrap type="square"/>
                </v:shape>
              </w:pict>
            </w:r>
          </w:p>
          <w:p w14:paraId="463ECB3E" w14:textId="77777777" w:rsidR="001F54EB" w:rsidRDefault="001F54EB" w:rsidP="001F54EB"/>
          <w:p w14:paraId="7207E2D6" w14:textId="77777777" w:rsidR="001E1206" w:rsidRPr="001F54EB" w:rsidRDefault="001E1206" w:rsidP="001F54EB"/>
        </w:tc>
      </w:tr>
      <w:tr w:rsidR="00094F15" w:rsidRPr="005B4876" w14:paraId="685839F5" w14:textId="77777777" w:rsidTr="00995224">
        <w:tblPrEx>
          <w:jc w:val="left"/>
          <w:tblLook w:val="01E0" w:firstRow="1" w:lastRow="1" w:firstColumn="1" w:lastColumn="1" w:noHBand="0" w:noVBand="0"/>
        </w:tblPrEx>
        <w:trPr>
          <w:gridBefore w:val="1"/>
          <w:wBefore w:w="250" w:type="dxa"/>
          <w:trHeight w:val="1345"/>
        </w:trPr>
        <w:tc>
          <w:tcPr>
            <w:tcW w:w="9780" w:type="dxa"/>
            <w:gridSpan w:val="6"/>
            <w:tcBorders>
              <w:top w:val="nil"/>
            </w:tcBorders>
            <w:vAlign w:val="center"/>
          </w:tcPr>
          <w:p w14:paraId="2057D4BC" w14:textId="77777777" w:rsidR="00780252" w:rsidRDefault="00780252" w:rsidP="00995224">
            <w:pPr>
              <w:rPr>
                <w:b/>
                <w:sz w:val="20"/>
                <w:szCs w:val="20"/>
              </w:rPr>
            </w:pPr>
          </w:p>
          <w:p w14:paraId="648902DE" w14:textId="77777777" w:rsidR="00780252" w:rsidRPr="00053150" w:rsidRDefault="00780252" w:rsidP="00780252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 w:rsidR="00D97AF4">
              <w:rPr>
                <w:b/>
                <w:sz w:val="20"/>
                <w:szCs w:val="20"/>
              </w:rPr>
              <w:t>7</w:t>
            </w:r>
            <w:r w:rsidR="00D22E7B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>00</w:t>
            </w:r>
          </w:p>
          <w:p w14:paraId="773FDEEE" w14:textId="77777777" w:rsidR="009063A1" w:rsidRPr="00401181" w:rsidRDefault="009063A1" w:rsidP="00780252">
            <w:pPr>
              <w:jc w:val="center"/>
              <w:rPr>
                <w:noProof/>
              </w:rPr>
            </w:pPr>
          </w:p>
        </w:tc>
      </w:tr>
    </w:tbl>
    <w:p w14:paraId="1BB4629E" w14:textId="77777777" w:rsidR="003B7482" w:rsidRDefault="003B7482" w:rsidP="00995224"/>
    <w:sectPr w:rsidR="003B7482" w:rsidSect="00D97AF4">
      <w:footerReference w:type="even" r:id="rId9"/>
      <w:footerReference w:type="default" r:id="rId10"/>
      <w:pgSz w:w="11906" w:h="16838" w:code="9"/>
      <w:pgMar w:top="1134" w:right="1085" w:bottom="568" w:left="1134" w:header="0" w:footer="0" w:gutter="0"/>
      <w:cols w:space="39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573AF3" w14:textId="77777777" w:rsidR="00DE1933" w:rsidRDefault="00DE1933">
      <w:r>
        <w:separator/>
      </w:r>
    </w:p>
  </w:endnote>
  <w:endnote w:type="continuationSeparator" w:id="0">
    <w:p w14:paraId="6B86D1D1" w14:textId="77777777" w:rsidR="00DE1933" w:rsidRDefault="00DE1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794C3" w14:textId="77777777" w:rsidR="008D51C3" w:rsidRDefault="00FE6AD7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51C3">
      <w:rPr>
        <w:rStyle w:val="a6"/>
      </w:rPr>
      <w:instrText xml:space="preserve">PAGE  </w:instrText>
    </w:r>
    <w:r>
      <w:rPr>
        <w:rStyle w:val="a6"/>
      </w:rPr>
      <w:fldChar w:fldCharType="end"/>
    </w:r>
  </w:p>
  <w:p w14:paraId="59F2C991" w14:textId="77777777" w:rsidR="008D51C3" w:rsidRDefault="008D51C3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AD2E9F" w14:textId="77777777" w:rsidR="008D51C3" w:rsidRDefault="008D51C3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654AF7" w14:textId="77777777" w:rsidR="00DE1933" w:rsidRDefault="00DE1933">
      <w:r>
        <w:separator/>
      </w:r>
    </w:p>
  </w:footnote>
  <w:footnote w:type="continuationSeparator" w:id="0">
    <w:p w14:paraId="49D78BF0" w14:textId="77777777" w:rsidR="00DE1933" w:rsidRDefault="00DE19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 w16cid:durableId="1421682815">
    <w:abstractNumId w:val="25"/>
  </w:num>
  <w:num w:numId="2" w16cid:durableId="1821729364">
    <w:abstractNumId w:val="21"/>
  </w:num>
  <w:num w:numId="3" w16cid:durableId="836116748">
    <w:abstractNumId w:val="30"/>
  </w:num>
  <w:num w:numId="4" w16cid:durableId="1579948103">
    <w:abstractNumId w:val="13"/>
  </w:num>
  <w:num w:numId="5" w16cid:durableId="718282142">
    <w:abstractNumId w:val="10"/>
  </w:num>
  <w:num w:numId="6" w16cid:durableId="1977946676">
    <w:abstractNumId w:val="20"/>
  </w:num>
  <w:num w:numId="7" w16cid:durableId="40714745">
    <w:abstractNumId w:val="14"/>
  </w:num>
  <w:num w:numId="8" w16cid:durableId="1856533431">
    <w:abstractNumId w:val="32"/>
  </w:num>
  <w:num w:numId="9" w16cid:durableId="901017356">
    <w:abstractNumId w:val="6"/>
  </w:num>
  <w:num w:numId="10" w16cid:durableId="1898084986">
    <w:abstractNumId w:val="1"/>
  </w:num>
  <w:num w:numId="11" w16cid:durableId="150995893">
    <w:abstractNumId w:val="11"/>
  </w:num>
  <w:num w:numId="12" w16cid:durableId="968897226">
    <w:abstractNumId w:val="23"/>
  </w:num>
  <w:num w:numId="13" w16cid:durableId="1339189853">
    <w:abstractNumId w:val="18"/>
  </w:num>
  <w:num w:numId="14" w16cid:durableId="24252910">
    <w:abstractNumId w:val="24"/>
  </w:num>
  <w:num w:numId="15" w16cid:durableId="889536292">
    <w:abstractNumId w:val="4"/>
  </w:num>
  <w:num w:numId="16" w16cid:durableId="1685010366">
    <w:abstractNumId w:val="27"/>
  </w:num>
  <w:num w:numId="17" w16cid:durableId="1557231582">
    <w:abstractNumId w:val="0"/>
  </w:num>
  <w:num w:numId="18" w16cid:durableId="1761759683">
    <w:abstractNumId w:val="31"/>
  </w:num>
  <w:num w:numId="19" w16cid:durableId="1349723186">
    <w:abstractNumId w:val="8"/>
  </w:num>
  <w:num w:numId="20" w16cid:durableId="1330525666">
    <w:abstractNumId w:val="3"/>
  </w:num>
  <w:num w:numId="21" w16cid:durableId="902103355">
    <w:abstractNumId w:val="29"/>
  </w:num>
  <w:num w:numId="22" w16cid:durableId="1209730120">
    <w:abstractNumId w:val="9"/>
  </w:num>
  <w:num w:numId="23" w16cid:durableId="29035078">
    <w:abstractNumId w:val="26"/>
  </w:num>
  <w:num w:numId="24" w16cid:durableId="1130366943">
    <w:abstractNumId w:val="16"/>
  </w:num>
  <w:num w:numId="25" w16cid:durableId="296762855">
    <w:abstractNumId w:val="2"/>
  </w:num>
  <w:num w:numId="26" w16cid:durableId="1610820132">
    <w:abstractNumId w:val="17"/>
  </w:num>
  <w:num w:numId="27" w16cid:durableId="1640766853">
    <w:abstractNumId w:val="33"/>
  </w:num>
  <w:num w:numId="28" w16cid:durableId="481894090">
    <w:abstractNumId w:val="22"/>
  </w:num>
  <w:num w:numId="29" w16cid:durableId="1001935178">
    <w:abstractNumId w:val="28"/>
  </w:num>
  <w:num w:numId="30" w16cid:durableId="381175749">
    <w:abstractNumId w:val="12"/>
  </w:num>
  <w:num w:numId="31" w16cid:durableId="1527137034">
    <w:abstractNumId w:val="5"/>
  </w:num>
  <w:num w:numId="32" w16cid:durableId="213081471">
    <w:abstractNumId w:val="7"/>
  </w:num>
  <w:num w:numId="33" w16cid:durableId="1953436260">
    <w:abstractNumId w:val="19"/>
  </w:num>
  <w:num w:numId="34" w16cid:durableId="200462061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E5627"/>
    <w:rsid w:val="00004F19"/>
    <w:rsid w:val="000050A9"/>
    <w:rsid w:val="00014ABD"/>
    <w:rsid w:val="00025F63"/>
    <w:rsid w:val="000267EB"/>
    <w:rsid w:val="000472B5"/>
    <w:rsid w:val="00053150"/>
    <w:rsid w:val="0006195B"/>
    <w:rsid w:val="00066191"/>
    <w:rsid w:val="00073107"/>
    <w:rsid w:val="0007437B"/>
    <w:rsid w:val="0007484D"/>
    <w:rsid w:val="00076746"/>
    <w:rsid w:val="00083849"/>
    <w:rsid w:val="00094F15"/>
    <w:rsid w:val="000A2B3C"/>
    <w:rsid w:val="000A5F15"/>
    <w:rsid w:val="000B59BC"/>
    <w:rsid w:val="000C3861"/>
    <w:rsid w:val="000E0AF3"/>
    <w:rsid w:val="000E1643"/>
    <w:rsid w:val="000E6177"/>
    <w:rsid w:val="000E645B"/>
    <w:rsid w:val="000E7D9F"/>
    <w:rsid w:val="00100B29"/>
    <w:rsid w:val="0010239C"/>
    <w:rsid w:val="00103BCF"/>
    <w:rsid w:val="00125755"/>
    <w:rsid w:val="00131C5D"/>
    <w:rsid w:val="00134A25"/>
    <w:rsid w:val="00135E91"/>
    <w:rsid w:val="00137CEE"/>
    <w:rsid w:val="0014239C"/>
    <w:rsid w:val="00167CF4"/>
    <w:rsid w:val="0018529B"/>
    <w:rsid w:val="001868D4"/>
    <w:rsid w:val="001A141A"/>
    <w:rsid w:val="001B4400"/>
    <w:rsid w:val="001C1407"/>
    <w:rsid w:val="001C3AD5"/>
    <w:rsid w:val="001D1BAD"/>
    <w:rsid w:val="001D4228"/>
    <w:rsid w:val="001D5B2F"/>
    <w:rsid w:val="001E050D"/>
    <w:rsid w:val="001E1206"/>
    <w:rsid w:val="001E3746"/>
    <w:rsid w:val="001E4FCE"/>
    <w:rsid w:val="001E7CB8"/>
    <w:rsid w:val="001F54EB"/>
    <w:rsid w:val="00202900"/>
    <w:rsid w:val="00210FBB"/>
    <w:rsid w:val="00212C68"/>
    <w:rsid w:val="00216913"/>
    <w:rsid w:val="0022592E"/>
    <w:rsid w:val="00235B59"/>
    <w:rsid w:val="002365A5"/>
    <w:rsid w:val="00241321"/>
    <w:rsid w:val="00244433"/>
    <w:rsid w:val="00260238"/>
    <w:rsid w:val="002625DA"/>
    <w:rsid w:val="002710F3"/>
    <w:rsid w:val="00273BB9"/>
    <w:rsid w:val="00281DA4"/>
    <w:rsid w:val="0028603D"/>
    <w:rsid w:val="002865C2"/>
    <w:rsid w:val="00296DA3"/>
    <w:rsid w:val="002C054A"/>
    <w:rsid w:val="002C3202"/>
    <w:rsid w:val="002E0DB8"/>
    <w:rsid w:val="002E3FCA"/>
    <w:rsid w:val="002E69BF"/>
    <w:rsid w:val="00300E20"/>
    <w:rsid w:val="00302700"/>
    <w:rsid w:val="00310285"/>
    <w:rsid w:val="0031253F"/>
    <w:rsid w:val="00314D26"/>
    <w:rsid w:val="00316410"/>
    <w:rsid w:val="00334E6D"/>
    <w:rsid w:val="00335943"/>
    <w:rsid w:val="0034370F"/>
    <w:rsid w:val="003462EA"/>
    <w:rsid w:val="0035587A"/>
    <w:rsid w:val="003658B8"/>
    <w:rsid w:val="00366E21"/>
    <w:rsid w:val="00371C93"/>
    <w:rsid w:val="003A44C7"/>
    <w:rsid w:val="003A5747"/>
    <w:rsid w:val="003B0F01"/>
    <w:rsid w:val="003B5299"/>
    <w:rsid w:val="003B5517"/>
    <w:rsid w:val="003B6506"/>
    <w:rsid w:val="003B7482"/>
    <w:rsid w:val="003C627B"/>
    <w:rsid w:val="003D128B"/>
    <w:rsid w:val="003E1C17"/>
    <w:rsid w:val="003E7E71"/>
    <w:rsid w:val="003F7F20"/>
    <w:rsid w:val="00401181"/>
    <w:rsid w:val="00401DA1"/>
    <w:rsid w:val="00405E1E"/>
    <w:rsid w:val="00406578"/>
    <w:rsid w:val="004143B0"/>
    <w:rsid w:val="004179A5"/>
    <w:rsid w:val="004227DE"/>
    <w:rsid w:val="00427C23"/>
    <w:rsid w:val="00432044"/>
    <w:rsid w:val="00433F82"/>
    <w:rsid w:val="004471D4"/>
    <w:rsid w:val="00453762"/>
    <w:rsid w:val="00464055"/>
    <w:rsid w:val="00484838"/>
    <w:rsid w:val="004861A9"/>
    <w:rsid w:val="004951A1"/>
    <w:rsid w:val="00497FE1"/>
    <w:rsid w:val="004A7771"/>
    <w:rsid w:val="004B2164"/>
    <w:rsid w:val="004B2E39"/>
    <w:rsid w:val="004B3AEC"/>
    <w:rsid w:val="004C5D50"/>
    <w:rsid w:val="004D4C0C"/>
    <w:rsid w:val="004F46E4"/>
    <w:rsid w:val="004F5106"/>
    <w:rsid w:val="004F5115"/>
    <w:rsid w:val="004F6F6C"/>
    <w:rsid w:val="00501AF9"/>
    <w:rsid w:val="00505A7A"/>
    <w:rsid w:val="0051104D"/>
    <w:rsid w:val="00524D0B"/>
    <w:rsid w:val="005361DC"/>
    <w:rsid w:val="005410C0"/>
    <w:rsid w:val="0054169C"/>
    <w:rsid w:val="0055326E"/>
    <w:rsid w:val="005626AE"/>
    <w:rsid w:val="0056423C"/>
    <w:rsid w:val="005724B4"/>
    <w:rsid w:val="00586E6B"/>
    <w:rsid w:val="005B4876"/>
    <w:rsid w:val="005B50D1"/>
    <w:rsid w:val="005C221A"/>
    <w:rsid w:val="005C3CFE"/>
    <w:rsid w:val="005C444A"/>
    <w:rsid w:val="005D3807"/>
    <w:rsid w:val="005D3BBB"/>
    <w:rsid w:val="005E1638"/>
    <w:rsid w:val="005F08DA"/>
    <w:rsid w:val="005F5C35"/>
    <w:rsid w:val="00611CCD"/>
    <w:rsid w:val="006151C2"/>
    <w:rsid w:val="006374F5"/>
    <w:rsid w:val="00650C05"/>
    <w:rsid w:val="00650F26"/>
    <w:rsid w:val="006519C1"/>
    <w:rsid w:val="006530F3"/>
    <w:rsid w:val="006602CA"/>
    <w:rsid w:val="00662418"/>
    <w:rsid w:val="00664FC5"/>
    <w:rsid w:val="006731FF"/>
    <w:rsid w:val="00674D66"/>
    <w:rsid w:val="00683CE6"/>
    <w:rsid w:val="00686721"/>
    <w:rsid w:val="006932C0"/>
    <w:rsid w:val="006A00AF"/>
    <w:rsid w:val="006A0AC3"/>
    <w:rsid w:val="006A16E6"/>
    <w:rsid w:val="006A19FC"/>
    <w:rsid w:val="006B6E65"/>
    <w:rsid w:val="006B7EAA"/>
    <w:rsid w:val="006C1AA7"/>
    <w:rsid w:val="006C5D28"/>
    <w:rsid w:val="006C6E70"/>
    <w:rsid w:val="006C73F5"/>
    <w:rsid w:val="006E20AD"/>
    <w:rsid w:val="006E7712"/>
    <w:rsid w:val="007010D8"/>
    <w:rsid w:val="0070607D"/>
    <w:rsid w:val="007222EF"/>
    <w:rsid w:val="00723FCC"/>
    <w:rsid w:val="00724B44"/>
    <w:rsid w:val="00727CCA"/>
    <w:rsid w:val="0073174B"/>
    <w:rsid w:val="00732DEE"/>
    <w:rsid w:val="007342EE"/>
    <w:rsid w:val="00742330"/>
    <w:rsid w:val="00745BB6"/>
    <w:rsid w:val="00746DB6"/>
    <w:rsid w:val="00753A8F"/>
    <w:rsid w:val="00774326"/>
    <w:rsid w:val="00777248"/>
    <w:rsid w:val="00780252"/>
    <w:rsid w:val="00787201"/>
    <w:rsid w:val="007A37E2"/>
    <w:rsid w:val="007B1A3F"/>
    <w:rsid w:val="007B3606"/>
    <w:rsid w:val="007E1B10"/>
    <w:rsid w:val="007E5627"/>
    <w:rsid w:val="007F3591"/>
    <w:rsid w:val="00814787"/>
    <w:rsid w:val="00830BB3"/>
    <w:rsid w:val="00832DCE"/>
    <w:rsid w:val="00845B7C"/>
    <w:rsid w:val="00846C46"/>
    <w:rsid w:val="00850484"/>
    <w:rsid w:val="00876251"/>
    <w:rsid w:val="00886EFA"/>
    <w:rsid w:val="008914D1"/>
    <w:rsid w:val="008A29A3"/>
    <w:rsid w:val="008A364D"/>
    <w:rsid w:val="008A3EFE"/>
    <w:rsid w:val="008B2DD8"/>
    <w:rsid w:val="008C1158"/>
    <w:rsid w:val="008C1F28"/>
    <w:rsid w:val="008C5C3C"/>
    <w:rsid w:val="008D4FAA"/>
    <w:rsid w:val="008D51C3"/>
    <w:rsid w:val="008E2E56"/>
    <w:rsid w:val="008F0582"/>
    <w:rsid w:val="008F1CEA"/>
    <w:rsid w:val="008F47EE"/>
    <w:rsid w:val="009063A1"/>
    <w:rsid w:val="0091087A"/>
    <w:rsid w:val="00911877"/>
    <w:rsid w:val="00912984"/>
    <w:rsid w:val="00920541"/>
    <w:rsid w:val="009339B2"/>
    <w:rsid w:val="00941A18"/>
    <w:rsid w:val="009543C0"/>
    <w:rsid w:val="00964FEF"/>
    <w:rsid w:val="00965859"/>
    <w:rsid w:val="00970EBB"/>
    <w:rsid w:val="009771BD"/>
    <w:rsid w:val="00986AB4"/>
    <w:rsid w:val="009879F3"/>
    <w:rsid w:val="009922D3"/>
    <w:rsid w:val="00995224"/>
    <w:rsid w:val="009A0C27"/>
    <w:rsid w:val="009A1BE0"/>
    <w:rsid w:val="009C1687"/>
    <w:rsid w:val="009C73BE"/>
    <w:rsid w:val="009D262A"/>
    <w:rsid w:val="009E2174"/>
    <w:rsid w:val="009E7A49"/>
    <w:rsid w:val="009F36DD"/>
    <w:rsid w:val="009F3C61"/>
    <w:rsid w:val="009F6A58"/>
    <w:rsid w:val="00A0779F"/>
    <w:rsid w:val="00A07CA4"/>
    <w:rsid w:val="00A11DCA"/>
    <w:rsid w:val="00A163DD"/>
    <w:rsid w:val="00A415DD"/>
    <w:rsid w:val="00A63076"/>
    <w:rsid w:val="00A64750"/>
    <w:rsid w:val="00A657DE"/>
    <w:rsid w:val="00A67426"/>
    <w:rsid w:val="00A70B67"/>
    <w:rsid w:val="00A72B10"/>
    <w:rsid w:val="00A7334B"/>
    <w:rsid w:val="00A82B08"/>
    <w:rsid w:val="00A90E2E"/>
    <w:rsid w:val="00A96D70"/>
    <w:rsid w:val="00AB18B0"/>
    <w:rsid w:val="00AB582A"/>
    <w:rsid w:val="00AC6226"/>
    <w:rsid w:val="00AC7048"/>
    <w:rsid w:val="00AD0B32"/>
    <w:rsid w:val="00AD56FF"/>
    <w:rsid w:val="00AF407B"/>
    <w:rsid w:val="00AF7088"/>
    <w:rsid w:val="00B0613E"/>
    <w:rsid w:val="00B30F91"/>
    <w:rsid w:val="00B31482"/>
    <w:rsid w:val="00B32C0F"/>
    <w:rsid w:val="00B4125C"/>
    <w:rsid w:val="00B47375"/>
    <w:rsid w:val="00B65E24"/>
    <w:rsid w:val="00B676F6"/>
    <w:rsid w:val="00B84BB8"/>
    <w:rsid w:val="00B90700"/>
    <w:rsid w:val="00B92363"/>
    <w:rsid w:val="00B951AE"/>
    <w:rsid w:val="00BA11ED"/>
    <w:rsid w:val="00BA4D0E"/>
    <w:rsid w:val="00BC1CCB"/>
    <w:rsid w:val="00BC234A"/>
    <w:rsid w:val="00BD3471"/>
    <w:rsid w:val="00BD3B83"/>
    <w:rsid w:val="00BD75CA"/>
    <w:rsid w:val="00BE1C64"/>
    <w:rsid w:val="00BE55C7"/>
    <w:rsid w:val="00BF323E"/>
    <w:rsid w:val="00BF6725"/>
    <w:rsid w:val="00C0309C"/>
    <w:rsid w:val="00C0477E"/>
    <w:rsid w:val="00C04BD4"/>
    <w:rsid w:val="00C11B14"/>
    <w:rsid w:val="00C1267F"/>
    <w:rsid w:val="00C206AE"/>
    <w:rsid w:val="00C24879"/>
    <w:rsid w:val="00C24B6C"/>
    <w:rsid w:val="00C26896"/>
    <w:rsid w:val="00C27C21"/>
    <w:rsid w:val="00C31586"/>
    <w:rsid w:val="00C36FB4"/>
    <w:rsid w:val="00C41846"/>
    <w:rsid w:val="00C449ED"/>
    <w:rsid w:val="00C475BD"/>
    <w:rsid w:val="00C50C57"/>
    <w:rsid w:val="00C54B37"/>
    <w:rsid w:val="00C622F7"/>
    <w:rsid w:val="00C76277"/>
    <w:rsid w:val="00C90EB6"/>
    <w:rsid w:val="00C9549F"/>
    <w:rsid w:val="00CA1EE7"/>
    <w:rsid w:val="00CC1A1C"/>
    <w:rsid w:val="00CC459A"/>
    <w:rsid w:val="00CC4C2B"/>
    <w:rsid w:val="00CD393E"/>
    <w:rsid w:val="00CD46CA"/>
    <w:rsid w:val="00CD71AB"/>
    <w:rsid w:val="00CD74DF"/>
    <w:rsid w:val="00CF5EB8"/>
    <w:rsid w:val="00CF75EF"/>
    <w:rsid w:val="00D00B35"/>
    <w:rsid w:val="00D07B9A"/>
    <w:rsid w:val="00D17547"/>
    <w:rsid w:val="00D22E7B"/>
    <w:rsid w:val="00D31A86"/>
    <w:rsid w:val="00D36B49"/>
    <w:rsid w:val="00D373A5"/>
    <w:rsid w:val="00D42EF9"/>
    <w:rsid w:val="00D4425F"/>
    <w:rsid w:val="00D476B5"/>
    <w:rsid w:val="00D5178E"/>
    <w:rsid w:val="00D549CB"/>
    <w:rsid w:val="00D54F41"/>
    <w:rsid w:val="00D6062C"/>
    <w:rsid w:val="00D65BF5"/>
    <w:rsid w:val="00D65F94"/>
    <w:rsid w:val="00D66A20"/>
    <w:rsid w:val="00D67917"/>
    <w:rsid w:val="00D97AF4"/>
    <w:rsid w:val="00DA2FDE"/>
    <w:rsid w:val="00DA3B4D"/>
    <w:rsid w:val="00DC3827"/>
    <w:rsid w:val="00DD1387"/>
    <w:rsid w:val="00DE1933"/>
    <w:rsid w:val="00DF07DB"/>
    <w:rsid w:val="00DF6A6C"/>
    <w:rsid w:val="00DF7293"/>
    <w:rsid w:val="00E05870"/>
    <w:rsid w:val="00E05EDE"/>
    <w:rsid w:val="00E171AE"/>
    <w:rsid w:val="00E24D8E"/>
    <w:rsid w:val="00E25279"/>
    <w:rsid w:val="00E34A2D"/>
    <w:rsid w:val="00E427F8"/>
    <w:rsid w:val="00E55143"/>
    <w:rsid w:val="00E82666"/>
    <w:rsid w:val="00E83290"/>
    <w:rsid w:val="00E85DA1"/>
    <w:rsid w:val="00E85E87"/>
    <w:rsid w:val="00E8672D"/>
    <w:rsid w:val="00EA0AD3"/>
    <w:rsid w:val="00EA4763"/>
    <w:rsid w:val="00EA5C30"/>
    <w:rsid w:val="00EB0B42"/>
    <w:rsid w:val="00EC4254"/>
    <w:rsid w:val="00ED1C24"/>
    <w:rsid w:val="00EE1FBE"/>
    <w:rsid w:val="00EF08E9"/>
    <w:rsid w:val="00EF380D"/>
    <w:rsid w:val="00F01BA1"/>
    <w:rsid w:val="00F031CB"/>
    <w:rsid w:val="00F07C00"/>
    <w:rsid w:val="00F13652"/>
    <w:rsid w:val="00F2015D"/>
    <w:rsid w:val="00F34CFF"/>
    <w:rsid w:val="00F530A2"/>
    <w:rsid w:val="00F53BD9"/>
    <w:rsid w:val="00F5488D"/>
    <w:rsid w:val="00F54B90"/>
    <w:rsid w:val="00F550FD"/>
    <w:rsid w:val="00F63022"/>
    <w:rsid w:val="00F66554"/>
    <w:rsid w:val="00F668B9"/>
    <w:rsid w:val="00F67C29"/>
    <w:rsid w:val="00F969E1"/>
    <w:rsid w:val="00FA7B31"/>
    <w:rsid w:val="00FB0474"/>
    <w:rsid w:val="00FB7901"/>
    <w:rsid w:val="00FC48B8"/>
    <w:rsid w:val="00FE6AD7"/>
    <w:rsid w:val="00FF17F8"/>
    <w:rsid w:val="00FF5E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7"/>
    <o:shapelayout v:ext="edit">
      <o:idmap v:ext="edit" data="2"/>
    </o:shapelayout>
  </w:shapeDefaults>
  <w:decimalSymbol w:val=","/>
  <w:listSeparator w:val=";"/>
  <w14:docId w14:val="50B9753A"/>
  <w15:docId w15:val="{920FE821-EF2B-4054-BB4E-D3596E779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Normal (Web)"/>
    <w:basedOn w:val="a"/>
    <w:uiPriority w:val="99"/>
    <w:unhideWhenUsed/>
    <w:rsid w:val="009C73BE"/>
    <w:pPr>
      <w:spacing w:before="100" w:beforeAutospacing="1" w:after="119"/>
    </w:pPr>
  </w:style>
  <w:style w:type="paragraph" w:styleId="a9">
    <w:name w:val="endnote text"/>
    <w:basedOn w:val="a"/>
    <w:link w:val="aa"/>
    <w:uiPriority w:val="99"/>
    <w:unhideWhenUsed/>
    <w:rsid w:val="00A96D70"/>
    <w:rPr>
      <w:sz w:val="20"/>
      <w:szCs w:val="20"/>
    </w:rPr>
  </w:style>
  <w:style w:type="character" w:customStyle="1" w:styleId="aa">
    <w:name w:val="Текст концевой сноски Знак"/>
    <w:basedOn w:val="a0"/>
    <w:link w:val="a9"/>
    <w:uiPriority w:val="99"/>
    <w:rsid w:val="00A96D70"/>
  </w:style>
  <w:style w:type="paragraph" w:customStyle="1" w:styleId="Default">
    <w:name w:val="Default"/>
    <w:rsid w:val="0078025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4">
    <w:name w:val="Верхний колонтитул Знак"/>
    <w:basedOn w:val="a0"/>
    <w:link w:val="a3"/>
    <w:rsid w:val="00FB7901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65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5;&#1083;&#1072;&#1085;&#1043;&#1088;&#1072;&#1085;&#1080;&#1094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0D3F19-6377-489B-9B15-9442E19290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ПланГраниц</Template>
  <TotalTime>312</TotalTime>
  <Pages>3</Pages>
  <Words>455</Words>
  <Characters>2598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3047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PBPROG121</dc:creator>
  <cp:keywords/>
  <dc:description/>
  <cp:lastModifiedBy>Карачевцева Дарья Дмитриевна</cp:lastModifiedBy>
  <cp:revision>53</cp:revision>
  <cp:lastPrinted>2026-03-30T03:41:00Z</cp:lastPrinted>
  <dcterms:created xsi:type="dcterms:W3CDTF">2019-02-08T12:49:00Z</dcterms:created>
  <dcterms:modified xsi:type="dcterms:W3CDTF">2026-04-01T08:35:00Z</dcterms:modified>
</cp:coreProperties>
</file>